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8CADCB5" w14:textId="77777777" w:rsidR="00E764C9" w:rsidRPr="00E764C9" w:rsidRDefault="00E764C9" w:rsidP="00E764C9">
      <w:pPr>
        <w:jc w:val="center"/>
        <w:rPr>
          <w:rFonts w:ascii="Encode Sans" w:hAnsi="Encode Sans" w:cs="Segoe UI"/>
          <w:b/>
          <w:color w:val="000000"/>
          <w:sz w:val="72"/>
          <w:szCs w:val="72"/>
          <w:shd w:val="clear" w:color="auto" w:fill="FFFFFF"/>
        </w:rPr>
      </w:pPr>
      <w:r w:rsidRPr="00E764C9">
        <w:rPr>
          <w:rFonts w:ascii="Encode Sans" w:hAnsi="Encode Sans" w:cs="Segoe UI"/>
          <w:b/>
          <w:color w:val="000000"/>
          <w:sz w:val="72"/>
          <w:szCs w:val="72"/>
          <w:shd w:val="clear" w:color="auto" w:fill="FFFFFF"/>
        </w:rPr>
        <w:t>Consejo de Ciencia, Tecnología e Innovación del Estado de Guerrero</w:t>
      </w:r>
    </w:p>
    <w:p w14:paraId="5981E405" w14:textId="77777777" w:rsidR="00E764C9" w:rsidRPr="00E764C9" w:rsidRDefault="00E764C9" w:rsidP="00E764C9">
      <w:pPr>
        <w:jc w:val="both"/>
        <w:rPr>
          <w:rFonts w:ascii="Encode Sans" w:hAnsi="Encode Sans" w:cs="Segoe UI"/>
          <w:b/>
          <w:color w:val="000000"/>
          <w:sz w:val="72"/>
          <w:szCs w:val="72"/>
          <w:shd w:val="clear" w:color="auto" w:fill="FFFFFF"/>
        </w:rPr>
      </w:pPr>
    </w:p>
    <w:p w14:paraId="67156C9B" w14:textId="77777777" w:rsidR="00E764C9" w:rsidRPr="00E764C9" w:rsidRDefault="00E764C9" w:rsidP="00E764C9">
      <w:pPr>
        <w:jc w:val="both"/>
        <w:rPr>
          <w:rFonts w:ascii="Encode Sans" w:hAnsi="Encode Sans" w:cs="Segoe UI"/>
          <w:b/>
          <w:color w:val="000000"/>
          <w:sz w:val="72"/>
          <w:szCs w:val="72"/>
          <w:shd w:val="clear" w:color="auto" w:fill="FFFFFF"/>
        </w:rPr>
      </w:pPr>
    </w:p>
    <w:p w14:paraId="3BF45984" w14:textId="77777777" w:rsidR="00E764C9" w:rsidRPr="00E764C9" w:rsidRDefault="00E764C9" w:rsidP="00E764C9">
      <w:pPr>
        <w:jc w:val="center"/>
        <w:rPr>
          <w:rFonts w:ascii="Encode Sans" w:hAnsi="Encode Sans" w:cs="Segoe UI"/>
          <w:b/>
          <w:color w:val="000000"/>
          <w:sz w:val="72"/>
          <w:szCs w:val="72"/>
          <w:shd w:val="clear" w:color="auto" w:fill="FFFFFF"/>
        </w:rPr>
      </w:pPr>
      <w:r w:rsidRPr="00E764C9">
        <w:rPr>
          <w:rFonts w:ascii="Encode Sans" w:hAnsi="Encode Sans" w:cs="Segoe UI"/>
          <w:b/>
          <w:color w:val="000000"/>
          <w:sz w:val="72"/>
          <w:szCs w:val="72"/>
          <w:shd w:val="clear" w:color="auto" w:fill="FFFFFF"/>
        </w:rPr>
        <w:t>Programa Operativo Anual del ejercicio 2025</w:t>
      </w:r>
    </w:p>
    <w:p w14:paraId="281AE350" w14:textId="77777777" w:rsidR="00E764C9" w:rsidRPr="00E764C9" w:rsidRDefault="00E764C9" w:rsidP="00E764C9">
      <w:pPr>
        <w:jc w:val="both"/>
        <w:rPr>
          <w:rFonts w:ascii="Encode Sans" w:hAnsi="Encode Sans" w:cs="Segoe UI"/>
          <w:b/>
          <w:color w:val="000000"/>
          <w:sz w:val="72"/>
          <w:szCs w:val="72"/>
          <w:shd w:val="clear" w:color="auto" w:fill="FFFFFF"/>
        </w:rPr>
      </w:pPr>
    </w:p>
    <w:p w14:paraId="0B481A31" w14:textId="77777777" w:rsidR="00C25C57" w:rsidRPr="00FC3EFB" w:rsidRDefault="00C25C57" w:rsidP="002E355B">
      <w:pPr>
        <w:rPr>
          <w:rFonts w:ascii="Encode Sans" w:hAnsi="Encode Sans" w:cs="Arial"/>
          <w:bCs/>
          <w:sz w:val="16"/>
          <w:szCs w:val="16"/>
        </w:rPr>
      </w:pPr>
      <w:bookmarkStart w:id="1" w:name="_GoBack"/>
      <w:bookmarkEnd w:id="1"/>
    </w:p>
    <w:sectPr w:rsidR="00C25C57" w:rsidRPr="00FC3EFB" w:rsidSect="003252AA">
      <w:headerReference w:type="even" r:id="rId8"/>
      <w:headerReference w:type="default" r:id="rId9"/>
      <w:footerReference w:type="default" r:id="rId10"/>
      <w:headerReference w:type="first" r:id="rId11"/>
      <w:pgSz w:w="12240" w:h="15840" w:code="1"/>
      <w:pgMar w:top="1418" w:right="1701" w:bottom="1135" w:left="1701" w:header="567" w:footer="39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634933" w14:textId="77777777" w:rsidR="00AD795C" w:rsidRDefault="00AD795C" w:rsidP="00354A9E">
      <w:r>
        <w:separator/>
      </w:r>
    </w:p>
  </w:endnote>
  <w:endnote w:type="continuationSeparator" w:id="0">
    <w:p w14:paraId="0658E4F5" w14:textId="77777777" w:rsidR="00AD795C" w:rsidRDefault="00AD795C" w:rsidP="00354A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Encode Sans">
    <w:panose1 w:val="00000000000000000000"/>
    <w:charset w:val="00"/>
    <w:family w:val="auto"/>
    <w:pitch w:val="variable"/>
    <w:sig w:usb0="A00000FF" w:usb1="4000207B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8051F9" w14:textId="464AF19B" w:rsidR="007C0B0E" w:rsidRDefault="007C0B0E" w:rsidP="001A1D37">
    <w:pPr>
      <w:pStyle w:val="Piedepgina"/>
      <w:rPr>
        <w:rFonts w:ascii="Arial" w:hAnsi="Arial" w:cs="Arial"/>
        <w:noProof/>
        <w:sz w:val="16"/>
        <w:szCs w:val="16"/>
        <w:lang w:val="es-MX" w:eastAsia="es-MX"/>
      </w:rPr>
    </w:pPr>
    <w:bookmarkStart w:id="2" w:name="_Hlk6246181"/>
    <w:bookmarkStart w:id="3" w:name="_Hlk6246182"/>
  </w:p>
  <w:p w14:paraId="7FD579C5" w14:textId="7FEEE077" w:rsidR="007C0B0E" w:rsidRDefault="00262645" w:rsidP="001A1D37">
    <w:pPr>
      <w:pStyle w:val="Piedepgina"/>
      <w:rPr>
        <w:rFonts w:ascii="Arial" w:hAnsi="Arial" w:cs="Arial"/>
        <w:noProof/>
        <w:sz w:val="16"/>
        <w:szCs w:val="16"/>
        <w:lang w:val="es-MX" w:eastAsia="es-MX"/>
      </w:rPr>
    </w:pPr>
    <w:r>
      <w:rPr>
        <w:rFonts w:ascii="Arial" w:hAnsi="Arial" w:cs="Arial"/>
        <w:noProof/>
        <w:sz w:val="16"/>
        <w:szCs w:val="16"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A262374" wp14:editId="56A3A7E4">
              <wp:simplePos x="0" y="0"/>
              <wp:positionH relativeFrom="column">
                <wp:posOffset>-308610</wp:posOffset>
              </wp:positionH>
              <wp:positionV relativeFrom="paragraph">
                <wp:posOffset>24130</wp:posOffset>
              </wp:positionV>
              <wp:extent cx="6076950" cy="0"/>
              <wp:effectExtent l="38100" t="38100" r="57150" b="95250"/>
              <wp:wrapNone/>
              <wp:docPr id="5" name="5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07695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C00000"/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A7A4121" id="5 Conector recto" o:spid="_x0000_s1026" style="position:absolute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.3pt,1.9pt" to="454.2pt,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" strokecolor="#c00000" strokeweight="1pt">
              <v:shadow on="t" color="black" opacity="24903f" origin=",.5" offset="0,.55556mm"/>
            </v:line>
          </w:pict>
        </mc:Fallback>
      </mc:AlternateContent>
    </w:r>
  </w:p>
  <w:bookmarkEnd w:id="2"/>
  <w:bookmarkEnd w:id="3"/>
  <w:p w14:paraId="71162C4D" w14:textId="2427A9B0" w:rsidR="009F0016" w:rsidRPr="00D1767B" w:rsidRDefault="00AA6121" w:rsidP="009F0016">
    <w:pPr>
      <w:pStyle w:val="Piedepgina"/>
      <w:jc w:val="right"/>
      <w:rPr>
        <w:rFonts w:ascii="Arial" w:hAnsi="Arial" w:cs="Arial"/>
        <w:b/>
        <w:noProof/>
        <w:sz w:val="16"/>
        <w:szCs w:val="16"/>
        <w:lang w:val="es-MX" w:eastAsia="es-MX"/>
      </w:rPr>
    </w:pPr>
    <w:r>
      <w:rPr>
        <w:rFonts w:ascii="Arial" w:hAnsi="Arial" w:cs="Arial"/>
        <w:b/>
        <w:noProof/>
        <w:sz w:val="16"/>
        <w:szCs w:val="16"/>
        <w:lang w:val="es-MX" w:eastAsia="es-MX"/>
      </w:rPr>
      <w:t xml:space="preserve"> </w:t>
    </w:r>
    <w:r w:rsidR="00EA5595">
      <w:rPr>
        <w:rFonts w:ascii="Arial" w:hAnsi="Arial" w:cs="Arial"/>
        <w:b/>
        <w:noProof/>
        <w:sz w:val="16"/>
        <w:szCs w:val="16"/>
        <w:lang w:val="es-MX" w:eastAsia="es-MX"/>
      </w:rPr>
      <w:t xml:space="preserve">Calle </w:t>
    </w:r>
    <w:r w:rsidR="00E16673">
      <w:rPr>
        <w:rFonts w:ascii="Arial" w:hAnsi="Arial" w:cs="Arial"/>
        <w:b/>
        <w:noProof/>
        <w:sz w:val="16"/>
        <w:szCs w:val="16"/>
        <w:lang w:val="es-MX" w:eastAsia="es-MX"/>
      </w:rPr>
      <w:t>S</w:t>
    </w:r>
    <w:r w:rsidR="00EA5595">
      <w:rPr>
        <w:rFonts w:ascii="Arial" w:hAnsi="Arial" w:cs="Arial"/>
        <w:b/>
        <w:noProof/>
        <w:sz w:val="16"/>
        <w:szCs w:val="16"/>
        <w:lang w:val="es-MX" w:eastAsia="es-MX"/>
      </w:rPr>
      <w:t>/</w:t>
    </w:r>
    <w:r w:rsidR="00E16673">
      <w:rPr>
        <w:rFonts w:ascii="Arial" w:hAnsi="Arial" w:cs="Arial"/>
        <w:b/>
        <w:noProof/>
        <w:sz w:val="16"/>
        <w:szCs w:val="16"/>
        <w:lang w:val="es-MX" w:eastAsia="es-MX"/>
      </w:rPr>
      <w:t>N</w:t>
    </w:r>
    <w:r w:rsidR="00EA5595">
      <w:rPr>
        <w:rFonts w:ascii="Arial" w:hAnsi="Arial" w:cs="Arial"/>
        <w:b/>
        <w:noProof/>
        <w:sz w:val="16"/>
        <w:szCs w:val="16"/>
        <w:lang w:val="es-MX" w:eastAsia="es-MX"/>
      </w:rPr>
      <w:t xml:space="preserve">, </w:t>
    </w:r>
    <w:r w:rsidR="00FA783C">
      <w:rPr>
        <w:rFonts w:ascii="Arial" w:hAnsi="Arial" w:cs="Arial"/>
        <w:b/>
        <w:noProof/>
        <w:sz w:val="16"/>
        <w:szCs w:val="16"/>
        <w:lang w:val="es-MX" w:eastAsia="es-MX"/>
      </w:rPr>
      <w:t>M</w:t>
    </w:r>
    <w:r w:rsidR="00EA5595">
      <w:rPr>
        <w:rFonts w:ascii="Arial" w:hAnsi="Arial" w:cs="Arial"/>
        <w:b/>
        <w:noProof/>
        <w:sz w:val="16"/>
        <w:szCs w:val="16"/>
        <w:lang w:val="es-MX" w:eastAsia="es-MX"/>
      </w:rPr>
      <w:t>anzana 2, lote 11, Colonia Centenario, C.P. 39090</w:t>
    </w:r>
    <w:r>
      <w:rPr>
        <w:rFonts w:ascii="Arial" w:hAnsi="Arial" w:cs="Arial"/>
        <w:b/>
        <w:noProof/>
        <w:sz w:val="16"/>
        <w:szCs w:val="16"/>
        <w:lang w:val="es-MX" w:eastAsia="es-MX"/>
      </w:rPr>
      <w:t xml:space="preserve"> </w:t>
    </w:r>
  </w:p>
  <w:p w14:paraId="56D6A3CE" w14:textId="77777777" w:rsidR="007E0578" w:rsidRDefault="00AA6121" w:rsidP="009F0016">
    <w:pPr>
      <w:pStyle w:val="Piedepgina"/>
      <w:jc w:val="right"/>
      <w:rPr>
        <w:rFonts w:ascii="Arial" w:hAnsi="Arial" w:cs="Arial"/>
        <w:noProof/>
        <w:sz w:val="16"/>
        <w:szCs w:val="16"/>
        <w:lang w:val="es-MX" w:eastAsia="es-MX"/>
      </w:rPr>
    </w:pPr>
    <w:r>
      <w:rPr>
        <w:rFonts w:ascii="Arial" w:hAnsi="Arial" w:cs="Arial"/>
        <w:noProof/>
        <w:sz w:val="16"/>
        <w:szCs w:val="16"/>
        <w:lang w:val="es-MX" w:eastAsia="es-MX"/>
      </w:rPr>
      <w:t>C</w:t>
    </w:r>
    <w:r w:rsidR="00EA5595">
      <w:rPr>
        <w:rFonts w:ascii="Arial" w:hAnsi="Arial" w:cs="Arial"/>
        <w:noProof/>
        <w:sz w:val="16"/>
        <w:szCs w:val="16"/>
        <w:lang w:val="es-MX" w:eastAsia="es-MX"/>
      </w:rPr>
      <w:t>hilpancingo de los Bravo, Gro</w:t>
    </w:r>
  </w:p>
  <w:p w14:paraId="7AAE74B7" w14:textId="01DF3934" w:rsidR="009F0016" w:rsidRDefault="007E0578" w:rsidP="009F0016">
    <w:pPr>
      <w:pStyle w:val="Piedepgina"/>
      <w:jc w:val="right"/>
      <w:rPr>
        <w:rFonts w:ascii="Arial" w:hAnsi="Arial" w:cs="Arial"/>
        <w:noProof/>
        <w:sz w:val="16"/>
        <w:szCs w:val="16"/>
        <w:lang w:val="es-MX" w:eastAsia="es-MX"/>
      </w:rPr>
    </w:pPr>
    <w:r>
      <w:rPr>
        <w:rFonts w:ascii="Arial" w:hAnsi="Arial" w:cs="Arial"/>
        <w:noProof/>
        <w:sz w:val="16"/>
        <w:szCs w:val="16"/>
        <w:lang w:val="es-MX" w:eastAsia="es-MX"/>
      </w:rPr>
      <w:t>www.cocytieg.gob.mx</w:t>
    </w:r>
  </w:p>
  <w:p w14:paraId="7B2CA3C7" w14:textId="1A8DABC2" w:rsidR="007C0B0E" w:rsidRPr="009F0016" w:rsidRDefault="00EA5595" w:rsidP="009F0016">
    <w:pPr>
      <w:pStyle w:val="Piedepgina"/>
      <w:jc w:val="right"/>
      <w:rPr>
        <w:rFonts w:ascii="Arial" w:hAnsi="Arial" w:cs="Arial"/>
        <w:noProof/>
        <w:sz w:val="16"/>
        <w:szCs w:val="16"/>
        <w:lang w:eastAsia="es-MX"/>
      </w:rPr>
    </w:pPr>
    <w:r>
      <w:rPr>
        <w:rFonts w:ascii="Arial" w:hAnsi="Arial" w:cs="Arial"/>
        <w:noProof/>
        <w:sz w:val="16"/>
        <w:szCs w:val="16"/>
        <w:lang w:val="es-MX" w:eastAsia="es-MX"/>
      </w:rPr>
      <w:t>cocytieg@gmail.com</w:t>
    </w:r>
    <w:r w:rsidR="00AA6121">
      <w:rPr>
        <w:rFonts w:ascii="Arial" w:hAnsi="Arial" w:cs="Arial"/>
        <w:noProof/>
        <w:sz w:val="16"/>
        <w:szCs w:val="16"/>
        <w:lang w:val="es-MX" w:eastAsia="es-MX"/>
      </w:rPr>
      <w:t xml:space="preserve"> </w:t>
    </w:r>
    <w:r>
      <w:rPr>
        <w:rFonts w:ascii="Arial" w:hAnsi="Arial" w:cs="Arial"/>
        <w:noProof/>
        <w:sz w:val="16"/>
        <w:szCs w:val="16"/>
        <w:lang w:val="es-MX" w:eastAsia="es-MX"/>
      </w:rPr>
      <w:t>(747) 4716591, 4714595</w:t>
    </w:r>
    <w:r w:rsidR="00AA6121">
      <w:rPr>
        <w:rFonts w:ascii="Arial" w:hAnsi="Arial" w:cs="Arial"/>
        <w:noProof/>
        <w:sz w:val="16"/>
        <w:szCs w:val="16"/>
        <w:lang w:val="es-MX" w:eastAsia="es-MX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E3710E" w14:textId="77777777" w:rsidR="00AD795C" w:rsidRDefault="00AD795C" w:rsidP="00354A9E">
      <w:bookmarkStart w:id="0" w:name="_Hlk484641540"/>
      <w:bookmarkEnd w:id="0"/>
      <w:r>
        <w:separator/>
      </w:r>
    </w:p>
  </w:footnote>
  <w:footnote w:type="continuationSeparator" w:id="0">
    <w:p w14:paraId="408EB231" w14:textId="77777777" w:rsidR="00AD795C" w:rsidRDefault="00AD795C" w:rsidP="00354A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5F97C9" w14:textId="77777777" w:rsidR="007C0B0E" w:rsidRDefault="00AD795C">
    <w:pPr>
      <w:pStyle w:val="Encabezado"/>
    </w:pPr>
    <w:r>
      <w:rPr>
        <w:noProof/>
        <w:lang w:val="es-ES"/>
      </w:rPr>
      <w:pict w14:anchorId="047B98C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banda_FINAL" style="position:absolute;margin-left:0;margin-top:0;width:623.05pt;height:11in;z-index:-251657216;mso-wrap-edited:f;mso-width-percent:0;mso-height-percent:0;mso-position-horizontal:center;mso-position-horizontal-relative:margin;mso-position-vertical:center;mso-position-vertical-relative:margin;mso-width-percent:0;mso-height-percent:0" wrapcoords="311 3722 311 19043 2391 19043 2391 3722 311 3722">
          <v:imagedata r:id="rId1" o:title="banda_FINA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496F1E6" w14:textId="21E82D4D" w:rsidR="00262645" w:rsidRDefault="00981B37" w:rsidP="00262645">
    <w:pPr>
      <w:tabs>
        <w:tab w:val="left" w:pos="495"/>
        <w:tab w:val="left" w:pos="2820"/>
        <w:tab w:val="center" w:pos="4536"/>
      </w:tabs>
      <w:rPr>
        <w:b/>
        <w:sz w:val="30"/>
        <w:szCs w:val="30"/>
      </w:rPr>
    </w:pPr>
    <w:r>
      <w:rPr>
        <w:b/>
        <w:noProof/>
        <w:sz w:val="30"/>
        <w:szCs w:val="30"/>
        <w:lang w:val="es-MX" w:eastAsia="es-MX"/>
      </w:rPr>
      <w:drawing>
        <wp:anchor distT="0" distB="0" distL="114300" distR="114300" simplePos="0" relativeHeight="251658240" behindDoc="0" locked="0" layoutInCell="1" allowOverlap="1" wp14:anchorId="3B29CFE6" wp14:editId="0469080E">
          <wp:simplePos x="0" y="0"/>
          <wp:positionH relativeFrom="column">
            <wp:posOffset>3703320</wp:posOffset>
          </wp:positionH>
          <wp:positionV relativeFrom="paragraph">
            <wp:posOffset>-134979</wp:posOffset>
          </wp:positionV>
          <wp:extent cx="1765935" cy="533400"/>
          <wp:effectExtent l="0" t="0" r="5715" b="0"/>
          <wp:wrapSquare wrapText="bothSides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 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765935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noProof/>
        <w:sz w:val="30"/>
        <w:szCs w:val="30"/>
        <w:lang w:val="es-MX" w:eastAsia="es-MX"/>
      </w:rPr>
      <w:drawing>
        <wp:anchor distT="0" distB="0" distL="114300" distR="114300" simplePos="0" relativeHeight="251656192" behindDoc="0" locked="0" layoutInCell="1" allowOverlap="1" wp14:anchorId="281FA7A7" wp14:editId="7E17665E">
          <wp:simplePos x="0" y="0"/>
          <wp:positionH relativeFrom="column">
            <wp:posOffset>-3810</wp:posOffset>
          </wp:positionH>
          <wp:positionV relativeFrom="paragraph">
            <wp:posOffset>-104775</wp:posOffset>
          </wp:positionV>
          <wp:extent cx="2021205" cy="580390"/>
          <wp:effectExtent l="0" t="0" r="0" b="0"/>
          <wp:wrapSquare wrapText="bothSides"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2021205" cy="580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62645">
      <w:rPr>
        <w:b/>
        <w:sz w:val="30"/>
        <w:szCs w:val="30"/>
      </w:rPr>
      <w:tab/>
    </w:r>
    <w:r w:rsidR="00262645">
      <w:rPr>
        <w:b/>
        <w:sz w:val="30"/>
        <w:szCs w:val="30"/>
      </w:rPr>
      <w:tab/>
      <w:t xml:space="preserve">         </w:t>
    </w:r>
  </w:p>
  <w:p w14:paraId="245BBCD5" w14:textId="7C8D3954" w:rsidR="007C0B0E" w:rsidRPr="003A7DDC" w:rsidRDefault="00262645" w:rsidP="00262645">
    <w:pPr>
      <w:tabs>
        <w:tab w:val="left" w:pos="495"/>
        <w:tab w:val="left" w:pos="2820"/>
        <w:tab w:val="center" w:pos="4536"/>
      </w:tabs>
      <w:jc w:val="right"/>
      <w:rPr>
        <w:b/>
        <w:sz w:val="30"/>
        <w:szCs w:val="30"/>
      </w:rPr>
    </w:pPr>
    <w:r>
      <w:rPr>
        <w:b/>
        <w:sz w:val="30"/>
        <w:szCs w:val="30"/>
      </w:rPr>
      <w:t xml:space="preserve">                                                  </w:t>
    </w:r>
  </w:p>
  <w:p w14:paraId="6232CC38" w14:textId="65FB3B3D" w:rsidR="007C0B0E" w:rsidRPr="003A7DDC" w:rsidRDefault="00262645" w:rsidP="00262645">
    <w:pPr>
      <w:tabs>
        <w:tab w:val="left" w:pos="2820"/>
      </w:tabs>
      <w:jc w:val="right"/>
      <w:rPr>
        <w:b/>
        <w:sz w:val="28"/>
      </w:rPr>
    </w:pPr>
    <w:r>
      <w:rPr>
        <w:b/>
        <w:sz w:val="28"/>
      </w:rPr>
      <w:t xml:space="preserve">                                      </w:t>
    </w:r>
  </w:p>
  <w:p w14:paraId="64BDE4F7" w14:textId="19133AF5" w:rsidR="00AA6121" w:rsidRDefault="00805A7B">
    <w:r>
      <w:rPr>
        <w:noProof/>
        <w:lang w:val="es-MX" w:eastAsia="es-MX"/>
      </w:rPr>
      <w:drawing>
        <wp:anchor distT="0" distB="0" distL="114300" distR="114300" simplePos="0" relativeHeight="251655168" behindDoc="1" locked="0" layoutInCell="1" allowOverlap="1" wp14:anchorId="052ACDC5" wp14:editId="62BF0EB2">
          <wp:simplePos x="0" y="0"/>
          <wp:positionH relativeFrom="column">
            <wp:posOffset>-1499235</wp:posOffset>
          </wp:positionH>
          <wp:positionV relativeFrom="paragraph">
            <wp:posOffset>508635</wp:posOffset>
          </wp:positionV>
          <wp:extent cx="8219440" cy="8509000"/>
          <wp:effectExtent l="0" t="0" r="0" b="635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 rotWithShape="1">
                  <a:blip r:embed="rId3"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brightnessContrast bright="-20000" contrast="2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2216" b="7784"/>
                  <a:stretch/>
                </pic:blipFill>
                <pic:spPr bwMode="auto">
                  <a:xfrm>
                    <a:off x="0" y="0"/>
                    <a:ext cx="8219440" cy="8509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C179B7" w14:textId="77777777" w:rsidR="007C0B0E" w:rsidRDefault="00AD795C">
    <w:pPr>
      <w:pStyle w:val="Encabezado"/>
    </w:pPr>
    <w:r>
      <w:rPr>
        <w:noProof/>
        <w:lang w:val="es-ES"/>
      </w:rPr>
      <w:pict w14:anchorId="5C1F21E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49" type="#_x0000_t75" alt="banda_FINAL" style="position:absolute;margin-left:0;margin-top:0;width:623.05pt;height:11in;z-index:-251656192;mso-wrap-edited:f;mso-width-percent:0;mso-height-percent:0;mso-position-horizontal:center;mso-position-horizontal-relative:margin;mso-position-vertical:center;mso-position-vertical-relative:margin;mso-width-percent:0;mso-height-percent:0" wrapcoords="311 3722 311 19043 2391 19043 2391 3722 311 3722">
          <v:imagedata r:id="rId1" o:title="banda_FINAL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87340E"/>
    <w:multiLevelType w:val="hybridMultilevel"/>
    <w:tmpl w:val="6D8E62C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934830"/>
    <w:multiLevelType w:val="hybridMultilevel"/>
    <w:tmpl w:val="3FC2468A"/>
    <w:lvl w:ilvl="0" w:tplc="080A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2" w15:restartNumberingAfterBreak="0">
    <w:nsid w:val="127306AE"/>
    <w:multiLevelType w:val="hybridMultilevel"/>
    <w:tmpl w:val="EDDA81F8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035AB0"/>
    <w:multiLevelType w:val="hybridMultilevel"/>
    <w:tmpl w:val="44FE1E0E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2251BB0"/>
    <w:multiLevelType w:val="hybridMultilevel"/>
    <w:tmpl w:val="C7D83AF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B95F1B"/>
    <w:multiLevelType w:val="hybridMultilevel"/>
    <w:tmpl w:val="0FD6F7D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70B4A"/>
    <w:multiLevelType w:val="hybridMultilevel"/>
    <w:tmpl w:val="AD60B6F4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021E7A"/>
    <w:multiLevelType w:val="hybridMultilevel"/>
    <w:tmpl w:val="33F488DC"/>
    <w:lvl w:ilvl="0" w:tplc="007CF074">
      <w:start w:val="1"/>
      <w:numFmt w:val="decimal"/>
      <w:lvlText w:val="%1)"/>
      <w:lvlJc w:val="left"/>
      <w:pPr>
        <w:ind w:left="1353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6F65CE"/>
    <w:multiLevelType w:val="hybridMultilevel"/>
    <w:tmpl w:val="B246DF78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F70134A"/>
    <w:multiLevelType w:val="hybridMultilevel"/>
    <w:tmpl w:val="7B4C9338"/>
    <w:lvl w:ilvl="0" w:tplc="4822CB14">
      <w:numFmt w:val="bullet"/>
      <w:lvlText w:val=""/>
      <w:lvlJc w:val="left"/>
      <w:pPr>
        <w:ind w:left="720" w:hanging="360"/>
      </w:pPr>
      <w:rPr>
        <w:rFonts w:ascii="Symbol" w:eastAsia="Arial Unicode MS" w:hAnsi="Symbol" w:cs="Tahoma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57004C"/>
    <w:multiLevelType w:val="hybridMultilevel"/>
    <w:tmpl w:val="9906EA80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E023E7"/>
    <w:multiLevelType w:val="hybridMultilevel"/>
    <w:tmpl w:val="FB94E9F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FF7CAC"/>
    <w:multiLevelType w:val="hybridMultilevel"/>
    <w:tmpl w:val="3238E5E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456631"/>
    <w:multiLevelType w:val="hybridMultilevel"/>
    <w:tmpl w:val="72942AE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7B3EED"/>
    <w:multiLevelType w:val="hybridMultilevel"/>
    <w:tmpl w:val="9B42E218"/>
    <w:lvl w:ilvl="0" w:tplc="08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8F05495"/>
    <w:multiLevelType w:val="hybridMultilevel"/>
    <w:tmpl w:val="5BC862E2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811BC4"/>
    <w:multiLevelType w:val="multilevel"/>
    <w:tmpl w:val="CE74F7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2"/>
      <w:numFmt w:val="upperLetter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 w15:restartNumberingAfterBreak="0">
    <w:nsid w:val="4A281AA6"/>
    <w:multiLevelType w:val="hybridMultilevel"/>
    <w:tmpl w:val="347E226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9901EB"/>
    <w:multiLevelType w:val="hybridMultilevel"/>
    <w:tmpl w:val="6DF827C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3053F7"/>
    <w:multiLevelType w:val="hybridMultilevel"/>
    <w:tmpl w:val="F8149A1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8269D2"/>
    <w:multiLevelType w:val="hybridMultilevel"/>
    <w:tmpl w:val="D648488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7D4E8C"/>
    <w:multiLevelType w:val="hybridMultilevel"/>
    <w:tmpl w:val="4CF2318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7881491"/>
    <w:multiLevelType w:val="hybridMultilevel"/>
    <w:tmpl w:val="4E8CDA26"/>
    <w:lvl w:ilvl="0" w:tplc="080A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3" w15:restartNumberingAfterBreak="0">
    <w:nsid w:val="6A004EB2"/>
    <w:multiLevelType w:val="hybridMultilevel"/>
    <w:tmpl w:val="A0F2F298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C3321B"/>
    <w:multiLevelType w:val="hybridMultilevel"/>
    <w:tmpl w:val="D75CA3B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F67083A"/>
    <w:multiLevelType w:val="hybridMultilevel"/>
    <w:tmpl w:val="7A965F1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0A640E"/>
    <w:multiLevelType w:val="hybridMultilevel"/>
    <w:tmpl w:val="5A2255F2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397003"/>
    <w:multiLevelType w:val="hybridMultilevel"/>
    <w:tmpl w:val="305CB8A8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423261"/>
    <w:multiLevelType w:val="hybridMultilevel"/>
    <w:tmpl w:val="D250D92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A781872"/>
    <w:multiLevelType w:val="hybridMultilevel"/>
    <w:tmpl w:val="088E9DD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C923FD4"/>
    <w:multiLevelType w:val="hybridMultilevel"/>
    <w:tmpl w:val="D1C28FE8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21"/>
  </w:num>
  <w:num w:numId="3">
    <w:abstractNumId w:val="13"/>
  </w:num>
  <w:num w:numId="4">
    <w:abstractNumId w:val="17"/>
  </w:num>
  <w:num w:numId="5">
    <w:abstractNumId w:val="19"/>
  </w:num>
  <w:num w:numId="6">
    <w:abstractNumId w:val="4"/>
  </w:num>
  <w:num w:numId="7">
    <w:abstractNumId w:val="11"/>
  </w:num>
  <w:num w:numId="8">
    <w:abstractNumId w:val="15"/>
  </w:num>
  <w:num w:numId="9">
    <w:abstractNumId w:val="20"/>
  </w:num>
  <w:num w:numId="10">
    <w:abstractNumId w:val="25"/>
  </w:num>
  <w:num w:numId="11">
    <w:abstractNumId w:val="24"/>
  </w:num>
  <w:num w:numId="12">
    <w:abstractNumId w:val="26"/>
  </w:num>
  <w:num w:numId="13">
    <w:abstractNumId w:val="28"/>
  </w:num>
  <w:num w:numId="14">
    <w:abstractNumId w:val="29"/>
  </w:num>
  <w:num w:numId="15">
    <w:abstractNumId w:val="6"/>
  </w:num>
  <w:num w:numId="16">
    <w:abstractNumId w:val="9"/>
  </w:num>
  <w:num w:numId="17">
    <w:abstractNumId w:val="10"/>
  </w:num>
  <w:num w:numId="18">
    <w:abstractNumId w:val="7"/>
  </w:num>
  <w:num w:numId="19">
    <w:abstractNumId w:val="23"/>
  </w:num>
  <w:num w:numId="20">
    <w:abstractNumId w:val="3"/>
  </w:num>
  <w:num w:numId="21">
    <w:abstractNumId w:val="2"/>
  </w:num>
  <w:num w:numId="22">
    <w:abstractNumId w:val="5"/>
  </w:num>
  <w:num w:numId="23">
    <w:abstractNumId w:val="27"/>
  </w:num>
  <w:num w:numId="24">
    <w:abstractNumId w:val="30"/>
  </w:num>
  <w:num w:numId="25">
    <w:abstractNumId w:val="12"/>
  </w:num>
  <w:num w:numId="26">
    <w:abstractNumId w:val="18"/>
  </w:num>
  <w:num w:numId="27">
    <w:abstractNumId w:val="22"/>
  </w:num>
  <w:num w:numId="28">
    <w:abstractNumId w:val="14"/>
  </w:num>
  <w:num w:numId="29">
    <w:abstractNumId w:val="8"/>
  </w:num>
  <w:num w:numId="30">
    <w:abstractNumId w:val="1"/>
  </w:num>
  <w:num w:numId="3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2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6E50"/>
    <w:rsid w:val="00003219"/>
    <w:rsid w:val="0000721A"/>
    <w:rsid w:val="000106FB"/>
    <w:rsid w:val="00014FB9"/>
    <w:rsid w:val="00017163"/>
    <w:rsid w:val="00022AE7"/>
    <w:rsid w:val="00023A56"/>
    <w:rsid w:val="0002473D"/>
    <w:rsid w:val="000258A0"/>
    <w:rsid w:val="00026897"/>
    <w:rsid w:val="00030715"/>
    <w:rsid w:val="000317EA"/>
    <w:rsid w:val="000322F7"/>
    <w:rsid w:val="00033645"/>
    <w:rsid w:val="00033EDA"/>
    <w:rsid w:val="000358BA"/>
    <w:rsid w:val="000360B7"/>
    <w:rsid w:val="0004104E"/>
    <w:rsid w:val="00043B96"/>
    <w:rsid w:val="0004479D"/>
    <w:rsid w:val="0004571A"/>
    <w:rsid w:val="000514B3"/>
    <w:rsid w:val="000560D1"/>
    <w:rsid w:val="00056311"/>
    <w:rsid w:val="00057793"/>
    <w:rsid w:val="00060457"/>
    <w:rsid w:val="00061B6E"/>
    <w:rsid w:val="00062185"/>
    <w:rsid w:val="00065B3C"/>
    <w:rsid w:val="00066094"/>
    <w:rsid w:val="00067684"/>
    <w:rsid w:val="00067A8C"/>
    <w:rsid w:val="000704C3"/>
    <w:rsid w:val="00071408"/>
    <w:rsid w:val="00071D15"/>
    <w:rsid w:val="000726C2"/>
    <w:rsid w:val="00072E16"/>
    <w:rsid w:val="00073C58"/>
    <w:rsid w:val="000750D9"/>
    <w:rsid w:val="0007556F"/>
    <w:rsid w:val="000760AC"/>
    <w:rsid w:val="00080D39"/>
    <w:rsid w:val="000846A9"/>
    <w:rsid w:val="000858B9"/>
    <w:rsid w:val="00085905"/>
    <w:rsid w:val="00086983"/>
    <w:rsid w:val="00086BBD"/>
    <w:rsid w:val="000934D8"/>
    <w:rsid w:val="00096741"/>
    <w:rsid w:val="000A0526"/>
    <w:rsid w:val="000A1165"/>
    <w:rsid w:val="000A1AED"/>
    <w:rsid w:val="000A1BCB"/>
    <w:rsid w:val="000A210B"/>
    <w:rsid w:val="000A2766"/>
    <w:rsid w:val="000A27CA"/>
    <w:rsid w:val="000A414B"/>
    <w:rsid w:val="000B0135"/>
    <w:rsid w:val="000B0AB4"/>
    <w:rsid w:val="000B1E0E"/>
    <w:rsid w:val="000B3C1B"/>
    <w:rsid w:val="000B76B8"/>
    <w:rsid w:val="000C3409"/>
    <w:rsid w:val="000C6C41"/>
    <w:rsid w:val="000C79BD"/>
    <w:rsid w:val="000C7ABC"/>
    <w:rsid w:val="000C7E53"/>
    <w:rsid w:val="000D0644"/>
    <w:rsid w:val="000D1AA8"/>
    <w:rsid w:val="000D2BB6"/>
    <w:rsid w:val="000D4997"/>
    <w:rsid w:val="000D49A1"/>
    <w:rsid w:val="000D624B"/>
    <w:rsid w:val="000D7F8C"/>
    <w:rsid w:val="000E0D88"/>
    <w:rsid w:val="000E13AA"/>
    <w:rsid w:val="000E1757"/>
    <w:rsid w:val="000E26A4"/>
    <w:rsid w:val="000E34C2"/>
    <w:rsid w:val="000E6B14"/>
    <w:rsid w:val="000E74D0"/>
    <w:rsid w:val="000F18D7"/>
    <w:rsid w:val="000F4221"/>
    <w:rsid w:val="000F5446"/>
    <w:rsid w:val="000F7548"/>
    <w:rsid w:val="00100D94"/>
    <w:rsid w:val="0010169C"/>
    <w:rsid w:val="0010184B"/>
    <w:rsid w:val="00102D11"/>
    <w:rsid w:val="00103A36"/>
    <w:rsid w:val="0010427B"/>
    <w:rsid w:val="00105AC7"/>
    <w:rsid w:val="00106010"/>
    <w:rsid w:val="001062E5"/>
    <w:rsid w:val="00110D28"/>
    <w:rsid w:val="00111A16"/>
    <w:rsid w:val="00111DB6"/>
    <w:rsid w:val="001123EF"/>
    <w:rsid w:val="0011377D"/>
    <w:rsid w:val="001146DB"/>
    <w:rsid w:val="00116118"/>
    <w:rsid w:val="0011663A"/>
    <w:rsid w:val="001168F1"/>
    <w:rsid w:val="001201F6"/>
    <w:rsid w:val="00120E88"/>
    <w:rsid w:val="00121693"/>
    <w:rsid w:val="00121DAE"/>
    <w:rsid w:val="00122567"/>
    <w:rsid w:val="00124008"/>
    <w:rsid w:val="00126275"/>
    <w:rsid w:val="001279DD"/>
    <w:rsid w:val="001305EF"/>
    <w:rsid w:val="001338C2"/>
    <w:rsid w:val="00134822"/>
    <w:rsid w:val="00135C16"/>
    <w:rsid w:val="00136CCE"/>
    <w:rsid w:val="00141040"/>
    <w:rsid w:val="00143EE8"/>
    <w:rsid w:val="001443BB"/>
    <w:rsid w:val="001461DB"/>
    <w:rsid w:val="00146BD9"/>
    <w:rsid w:val="00146D0D"/>
    <w:rsid w:val="001471A8"/>
    <w:rsid w:val="00147324"/>
    <w:rsid w:val="00150017"/>
    <w:rsid w:val="00153D32"/>
    <w:rsid w:val="00154024"/>
    <w:rsid w:val="00157383"/>
    <w:rsid w:val="00157801"/>
    <w:rsid w:val="00165EDF"/>
    <w:rsid w:val="00166217"/>
    <w:rsid w:val="0016675B"/>
    <w:rsid w:val="00170028"/>
    <w:rsid w:val="001704AB"/>
    <w:rsid w:val="00173D03"/>
    <w:rsid w:val="00175D9C"/>
    <w:rsid w:val="00176978"/>
    <w:rsid w:val="0018224C"/>
    <w:rsid w:val="00183AD0"/>
    <w:rsid w:val="00185544"/>
    <w:rsid w:val="001856F6"/>
    <w:rsid w:val="00185849"/>
    <w:rsid w:val="00185CE4"/>
    <w:rsid w:val="001865EB"/>
    <w:rsid w:val="00186775"/>
    <w:rsid w:val="00186D57"/>
    <w:rsid w:val="00187046"/>
    <w:rsid w:val="00191F5E"/>
    <w:rsid w:val="00195145"/>
    <w:rsid w:val="001964BE"/>
    <w:rsid w:val="0019675C"/>
    <w:rsid w:val="00196CBE"/>
    <w:rsid w:val="0019705B"/>
    <w:rsid w:val="001A18C7"/>
    <w:rsid w:val="001A1D37"/>
    <w:rsid w:val="001A76AA"/>
    <w:rsid w:val="001A7807"/>
    <w:rsid w:val="001B03A2"/>
    <w:rsid w:val="001B1FA4"/>
    <w:rsid w:val="001B554F"/>
    <w:rsid w:val="001B7907"/>
    <w:rsid w:val="001B79A1"/>
    <w:rsid w:val="001C2C22"/>
    <w:rsid w:val="001C2F45"/>
    <w:rsid w:val="001C39E1"/>
    <w:rsid w:val="001C3DFA"/>
    <w:rsid w:val="001C42C3"/>
    <w:rsid w:val="001C4C8B"/>
    <w:rsid w:val="001C5294"/>
    <w:rsid w:val="001C53FB"/>
    <w:rsid w:val="001C5E42"/>
    <w:rsid w:val="001C7490"/>
    <w:rsid w:val="001D2A3B"/>
    <w:rsid w:val="001D32FF"/>
    <w:rsid w:val="001D41EE"/>
    <w:rsid w:val="001D596C"/>
    <w:rsid w:val="001D6043"/>
    <w:rsid w:val="001E1337"/>
    <w:rsid w:val="001E2583"/>
    <w:rsid w:val="001E3CA3"/>
    <w:rsid w:val="001E4A96"/>
    <w:rsid w:val="001E4CFE"/>
    <w:rsid w:val="001E558F"/>
    <w:rsid w:val="001E5BA2"/>
    <w:rsid w:val="001E7E89"/>
    <w:rsid w:val="001F0103"/>
    <w:rsid w:val="001F05AF"/>
    <w:rsid w:val="001F17DD"/>
    <w:rsid w:val="001F25E5"/>
    <w:rsid w:val="001F5EE8"/>
    <w:rsid w:val="001F649A"/>
    <w:rsid w:val="001F65C2"/>
    <w:rsid w:val="001F7631"/>
    <w:rsid w:val="00201972"/>
    <w:rsid w:val="00201F98"/>
    <w:rsid w:val="00206DAD"/>
    <w:rsid w:val="00207B24"/>
    <w:rsid w:val="00207D49"/>
    <w:rsid w:val="002110ED"/>
    <w:rsid w:val="00211330"/>
    <w:rsid w:val="00211937"/>
    <w:rsid w:val="0021295E"/>
    <w:rsid w:val="002138C5"/>
    <w:rsid w:val="00213D7D"/>
    <w:rsid w:val="00214547"/>
    <w:rsid w:val="00215611"/>
    <w:rsid w:val="00221FC0"/>
    <w:rsid w:val="00222392"/>
    <w:rsid w:val="00225463"/>
    <w:rsid w:val="002256E0"/>
    <w:rsid w:val="002262AF"/>
    <w:rsid w:val="00227D5D"/>
    <w:rsid w:val="00230190"/>
    <w:rsid w:val="00231020"/>
    <w:rsid w:val="00231207"/>
    <w:rsid w:val="00231799"/>
    <w:rsid w:val="00232DD4"/>
    <w:rsid w:val="00234216"/>
    <w:rsid w:val="002342A5"/>
    <w:rsid w:val="00236C65"/>
    <w:rsid w:val="00236F3B"/>
    <w:rsid w:val="002371C9"/>
    <w:rsid w:val="00237C48"/>
    <w:rsid w:val="002412C3"/>
    <w:rsid w:val="00245517"/>
    <w:rsid w:val="00245A75"/>
    <w:rsid w:val="00246BDE"/>
    <w:rsid w:val="00250153"/>
    <w:rsid w:val="00250D3A"/>
    <w:rsid w:val="002520A0"/>
    <w:rsid w:val="0026066B"/>
    <w:rsid w:val="00260878"/>
    <w:rsid w:val="00261292"/>
    <w:rsid w:val="00262645"/>
    <w:rsid w:val="00263C3D"/>
    <w:rsid w:val="00265CE1"/>
    <w:rsid w:val="0027148B"/>
    <w:rsid w:val="00271F8E"/>
    <w:rsid w:val="0027404C"/>
    <w:rsid w:val="002744A8"/>
    <w:rsid w:val="00274539"/>
    <w:rsid w:val="00275F72"/>
    <w:rsid w:val="00277966"/>
    <w:rsid w:val="00277A1F"/>
    <w:rsid w:val="00277E31"/>
    <w:rsid w:val="0028255F"/>
    <w:rsid w:val="0028262F"/>
    <w:rsid w:val="00282939"/>
    <w:rsid w:val="00283F54"/>
    <w:rsid w:val="002851D1"/>
    <w:rsid w:val="0028667B"/>
    <w:rsid w:val="00287F86"/>
    <w:rsid w:val="00296A00"/>
    <w:rsid w:val="002A28A3"/>
    <w:rsid w:val="002A7E58"/>
    <w:rsid w:val="002B1690"/>
    <w:rsid w:val="002B5BD3"/>
    <w:rsid w:val="002B774F"/>
    <w:rsid w:val="002C0617"/>
    <w:rsid w:val="002C09BA"/>
    <w:rsid w:val="002C0A83"/>
    <w:rsid w:val="002C0E36"/>
    <w:rsid w:val="002C5BAA"/>
    <w:rsid w:val="002C6548"/>
    <w:rsid w:val="002D29D5"/>
    <w:rsid w:val="002D2D63"/>
    <w:rsid w:val="002E18CE"/>
    <w:rsid w:val="002E355B"/>
    <w:rsid w:val="002E4081"/>
    <w:rsid w:val="002E5486"/>
    <w:rsid w:val="002E5555"/>
    <w:rsid w:val="002E5F30"/>
    <w:rsid w:val="002E7255"/>
    <w:rsid w:val="002F204A"/>
    <w:rsid w:val="002F2516"/>
    <w:rsid w:val="002F3089"/>
    <w:rsid w:val="002F37AC"/>
    <w:rsid w:val="002F42E6"/>
    <w:rsid w:val="002F60F2"/>
    <w:rsid w:val="002F63CE"/>
    <w:rsid w:val="002F65AF"/>
    <w:rsid w:val="002F70E9"/>
    <w:rsid w:val="00301050"/>
    <w:rsid w:val="00303935"/>
    <w:rsid w:val="00304252"/>
    <w:rsid w:val="0030437E"/>
    <w:rsid w:val="00304585"/>
    <w:rsid w:val="003056F6"/>
    <w:rsid w:val="0030580B"/>
    <w:rsid w:val="00306A5C"/>
    <w:rsid w:val="0031208B"/>
    <w:rsid w:val="003138FE"/>
    <w:rsid w:val="003150F1"/>
    <w:rsid w:val="00316A2B"/>
    <w:rsid w:val="0032049B"/>
    <w:rsid w:val="00322857"/>
    <w:rsid w:val="00322EA1"/>
    <w:rsid w:val="003252AA"/>
    <w:rsid w:val="0032588F"/>
    <w:rsid w:val="00325A45"/>
    <w:rsid w:val="003264C6"/>
    <w:rsid w:val="00327CCE"/>
    <w:rsid w:val="00330E4A"/>
    <w:rsid w:val="00332FDE"/>
    <w:rsid w:val="00335A4C"/>
    <w:rsid w:val="0033795E"/>
    <w:rsid w:val="00343285"/>
    <w:rsid w:val="00345121"/>
    <w:rsid w:val="0034529A"/>
    <w:rsid w:val="003467B1"/>
    <w:rsid w:val="00350B83"/>
    <w:rsid w:val="003515F7"/>
    <w:rsid w:val="003522EC"/>
    <w:rsid w:val="003526E1"/>
    <w:rsid w:val="00354A9E"/>
    <w:rsid w:val="003552E8"/>
    <w:rsid w:val="00355FAF"/>
    <w:rsid w:val="00355FDD"/>
    <w:rsid w:val="003604FE"/>
    <w:rsid w:val="0036364F"/>
    <w:rsid w:val="00364A6A"/>
    <w:rsid w:val="0036595A"/>
    <w:rsid w:val="00365B38"/>
    <w:rsid w:val="00366147"/>
    <w:rsid w:val="00366EA2"/>
    <w:rsid w:val="00370594"/>
    <w:rsid w:val="0037085C"/>
    <w:rsid w:val="00370F39"/>
    <w:rsid w:val="00371269"/>
    <w:rsid w:val="003724CF"/>
    <w:rsid w:val="003758CA"/>
    <w:rsid w:val="003762F5"/>
    <w:rsid w:val="0037751D"/>
    <w:rsid w:val="003831A0"/>
    <w:rsid w:val="00384FA1"/>
    <w:rsid w:val="00384FEF"/>
    <w:rsid w:val="0039021F"/>
    <w:rsid w:val="00393388"/>
    <w:rsid w:val="0039624E"/>
    <w:rsid w:val="003A0471"/>
    <w:rsid w:val="003A20CB"/>
    <w:rsid w:val="003A2BD2"/>
    <w:rsid w:val="003A5D60"/>
    <w:rsid w:val="003A6AB6"/>
    <w:rsid w:val="003A7355"/>
    <w:rsid w:val="003A78E1"/>
    <w:rsid w:val="003A7DDC"/>
    <w:rsid w:val="003B09AD"/>
    <w:rsid w:val="003B241B"/>
    <w:rsid w:val="003B511B"/>
    <w:rsid w:val="003B56DB"/>
    <w:rsid w:val="003B5DAE"/>
    <w:rsid w:val="003C23C9"/>
    <w:rsid w:val="003C7B99"/>
    <w:rsid w:val="003D2556"/>
    <w:rsid w:val="003D25EF"/>
    <w:rsid w:val="003D2BA4"/>
    <w:rsid w:val="003D391E"/>
    <w:rsid w:val="003D3D20"/>
    <w:rsid w:val="003D5C1B"/>
    <w:rsid w:val="003E1207"/>
    <w:rsid w:val="003E3F1C"/>
    <w:rsid w:val="003E4E94"/>
    <w:rsid w:val="003F1D2B"/>
    <w:rsid w:val="003F2792"/>
    <w:rsid w:val="003F3F7F"/>
    <w:rsid w:val="003F4731"/>
    <w:rsid w:val="003F5346"/>
    <w:rsid w:val="003F62A5"/>
    <w:rsid w:val="003F6395"/>
    <w:rsid w:val="00400A67"/>
    <w:rsid w:val="00403BBC"/>
    <w:rsid w:val="0040412F"/>
    <w:rsid w:val="004044EC"/>
    <w:rsid w:val="00404B5B"/>
    <w:rsid w:val="00404BAD"/>
    <w:rsid w:val="00405281"/>
    <w:rsid w:val="00406656"/>
    <w:rsid w:val="00411724"/>
    <w:rsid w:val="004121F1"/>
    <w:rsid w:val="00413B53"/>
    <w:rsid w:val="00417208"/>
    <w:rsid w:val="00421C97"/>
    <w:rsid w:val="00424268"/>
    <w:rsid w:val="00425ED3"/>
    <w:rsid w:val="0042664E"/>
    <w:rsid w:val="00426A5F"/>
    <w:rsid w:val="00430E07"/>
    <w:rsid w:val="004310A9"/>
    <w:rsid w:val="00432668"/>
    <w:rsid w:val="004328C5"/>
    <w:rsid w:val="00434BCB"/>
    <w:rsid w:val="004351B8"/>
    <w:rsid w:val="00436CB7"/>
    <w:rsid w:val="0043764A"/>
    <w:rsid w:val="0043797B"/>
    <w:rsid w:val="00437B4E"/>
    <w:rsid w:val="00437D36"/>
    <w:rsid w:val="00446EFE"/>
    <w:rsid w:val="0045119A"/>
    <w:rsid w:val="004525A7"/>
    <w:rsid w:val="0045451A"/>
    <w:rsid w:val="0045696C"/>
    <w:rsid w:val="00456E7C"/>
    <w:rsid w:val="0046147A"/>
    <w:rsid w:val="00461D21"/>
    <w:rsid w:val="00461DDF"/>
    <w:rsid w:val="00462A56"/>
    <w:rsid w:val="00464641"/>
    <w:rsid w:val="00464B4C"/>
    <w:rsid w:val="004730A2"/>
    <w:rsid w:val="004732FC"/>
    <w:rsid w:val="00476D2B"/>
    <w:rsid w:val="0047726B"/>
    <w:rsid w:val="00481944"/>
    <w:rsid w:val="0048493C"/>
    <w:rsid w:val="00487408"/>
    <w:rsid w:val="004927E7"/>
    <w:rsid w:val="00492E42"/>
    <w:rsid w:val="00493D98"/>
    <w:rsid w:val="00495CF7"/>
    <w:rsid w:val="00495E80"/>
    <w:rsid w:val="00496412"/>
    <w:rsid w:val="00496A97"/>
    <w:rsid w:val="00496AE8"/>
    <w:rsid w:val="004A1129"/>
    <w:rsid w:val="004A217D"/>
    <w:rsid w:val="004A374C"/>
    <w:rsid w:val="004A43FC"/>
    <w:rsid w:val="004A6A1B"/>
    <w:rsid w:val="004A706B"/>
    <w:rsid w:val="004B0682"/>
    <w:rsid w:val="004B0FB0"/>
    <w:rsid w:val="004B13FD"/>
    <w:rsid w:val="004B47C1"/>
    <w:rsid w:val="004B5073"/>
    <w:rsid w:val="004C1C26"/>
    <w:rsid w:val="004C2343"/>
    <w:rsid w:val="004C31C1"/>
    <w:rsid w:val="004C3508"/>
    <w:rsid w:val="004C36CF"/>
    <w:rsid w:val="004C3988"/>
    <w:rsid w:val="004C3B64"/>
    <w:rsid w:val="004C4173"/>
    <w:rsid w:val="004C7CCC"/>
    <w:rsid w:val="004D09DB"/>
    <w:rsid w:val="004D0D86"/>
    <w:rsid w:val="004D4C4C"/>
    <w:rsid w:val="004D784B"/>
    <w:rsid w:val="004E0544"/>
    <w:rsid w:val="004E0D4D"/>
    <w:rsid w:val="004E2BA0"/>
    <w:rsid w:val="004E61E6"/>
    <w:rsid w:val="004E67AE"/>
    <w:rsid w:val="004E6F15"/>
    <w:rsid w:val="004F0DB4"/>
    <w:rsid w:val="004F1A2C"/>
    <w:rsid w:val="004F2A1B"/>
    <w:rsid w:val="004F5F4F"/>
    <w:rsid w:val="004F65CA"/>
    <w:rsid w:val="004F7C14"/>
    <w:rsid w:val="00501427"/>
    <w:rsid w:val="00502E2F"/>
    <w:rsid w:val="00503AF1"/>
    <w:rsid w:val="00504C42"/>
    <w:rsid w:val="00504E4C"/>
    <w:rsid w:val="00506B5A"/>
    <w:rsid w:val="00506C80"/>
    <w:rsid w:val="00507EC6"/>
    <w:rsid w:val="005115E0"/>
    <w:rsid w:val="00513B6F"/>
    <w:rsid w:val="0051456E"/>
    <w:rsid w:val="005145CA"/>
    <w:rsid w:val="00516A4D"/>
    <w:rsid w:val="00517136"/>
    <w:rsid w:val="00517842"/>
    <w:rsid w:val="0052026E"/>
    <w:rsid w:val="0052237B"/>
    <w:rsid w:val="0052595D"/>
    <w:rsid w:val="00525AAD"/>
    <w:rsid w:val="005307BA"/>
    <w:rsid w:val="00532008"/>
    <w:rsid w:val="005326ED"/>
    <w:rsid w:val="00533EF3"/>
    <w:rsid w:val="0053439B"/>
    <w:rsid w:val="0053509F"/>
    <w:rsid w:val="005357D9"/>
    <w:rsid w:val="005415BC"/>
    <w:rsid w:val="00542B94"/>
    <w:rsid w:val="00543699"/>
    <w:rsid w:val="005439CC"/>
    <w:rsid w:val="00544C72"/>
    <w:rsid w:val="00545A09"/>
    <w:rsid w:val="005474C0"/>
    <w:rsid w:val="00550ADD"/>
    <w:rsid w:val="0055125B"/>
    <w:rsid w:val="00553078"/>
    <w:rsid w:val="00553B41"/>
    <w:rsid w:val="00554D8B"/>
    <w:rsid w:val="0055507C"/>
    <w:rsid w:val="00555EC8"/>
    <w:rsid w:val="00556283"/>
    <w:rsid w:val="005565FE"/>
    <w:rsid w:val="0055740A"/>
    <w:rsid w:val="00557951"/>
    <w:rsid w:val="00561F79"/>
    <w:rsid w:val="0056281D"/>
    <w:rsid w:val="00562F75"/>
    <w:rsid w:val="005660A3"/>
    <w:rsid w:val="00570859"/>
    <w:rsid w:val="00570B1A"/>
    <w:rsid w:val="00570DDE"/>
    <w:rsid w:val="00571465"/>
    <w:rsid w:val="005756B2"/>
    <w:rsid w:val="005756BD"/>
    <w:rsid w:val="00577743"/>
    <w:rsid w:val="00580709"/>
    <w:rsid w:val="00582BD6"/>
    <w:rsid w:val="005832F5"/>
    <w:rsid w:val="00583D9C"/>
    <w:rsid w:val="00584ADD"/>
    <w:rsid w:val="005863A5"/>
    <w:rsid w:val="005906FE"/>
    <w:rsid w:val="00591B24"/>
    <w:rsid w:val="0059244A"/>
    <w:rsid w:val="00592B56"/>
    <w:rsid w:val="00593BF0"/>
    <w:rsid w:val="00595C88"/>
    <w:rsid w:val="00595DFF"/>
    <w:rsid w:val="005961FD"/>
    <w:rsid w:val="00596A4F"/>
    <w:rsid w:val="005970F9"/>
    <w:rsid w:val="0059755B"/>
    <w:rsid w:val="005978B0"/>
    <w:rsid w:val="005A790F"/>
    <w:rsid w:val="005A7A04"/>
    <w:rsid w:val="005A7FA8"/>
    <w:rsid w:val="005B171A"/>
    <w:rsid w:val="005B18FB"/>
    <w:rsid w:val="005B1BB7"/>
    <w:rsid w:val="005B223F"/>
    <w:rsid w:val="005B40AF"/>
    <w:rsid w:val="005B4A68"/>
    <w:rsid w:val="005B7D04"/>
    <w:rsid w:val="005C1323"/>
    <w:rsid w:val="005C1563"/>
    <w:rsid w:val="005C3A4A"/>
    <w:rsid w:val="005C4AA0"/>
    <w:rsid w:val="005C6151"/>
    <w:rsid w:val="005D003D"/>
    <w:rsid w:val="005D058F"/>
    <w:rsid w:val="005D3B74"/>
    <w:rsid w:val="005D3C82"/>
    <w:rsid w:val="005D4E7E"/>
    <w:rsid w:val="005D5887"/>
    <w:rsid w:val="005D7848"/>
    <w:rsid w:val="005D7FF5"/>
    <w:rsid w:val="005E00E4"/>
    <w:rsid w:val="005E168E"/>
    <w:rsid w:val="005E1736"/>
    <w:rsid w:val="005E2ED4"/>
    <w:rsid w:val="005E531A"/>
    <w:rsid w:val="005E5511"/>
    <w:rsid w:val="005E5832"/>
    <w:rsid w:val="005F2B58"/>
    <w:rsid w:val="005F53F4"/>
    <w:rsid w:val="005F56D7"/>
    <w:rsid w:val="005F7872"/>
    <w:rsid w:val="006014B9"/>
    <w:rsid w:val="00603FCF"/>
    <w:rsid w:val="00604116"/>
    <w:rsid w:val="00604CD4"/>
    <w:rsid w:val="006075DF"/>
    <w:rsid w:val="006115BA"/>
    <w:rsid w:val="00611E27"/>
    <w:rsid w:val="006148F7"/>
    <w:rsid w:val="00615D01"/>
    <w:rsid w:val="0061712A"/>
    <w:rsid w:val="00620435"/>
    <w:rsid w:val="00620BE3"/>
    <w:rsid w:val="0062268B"/>
    <w:rsid w:val="00622B18"/>
    <w:rsid w:val="00622B34"/>
    <w:rsid w:val="006230F0"/>
    <w:rsid w:val="00624CB9"/>
    <w:rsid w:val="006268E6"/>
    <w:rsid w:val="00631663"/>
    <w:rsid w:val="006328F6"/>
    <w:rsid w:val="006344E7"/>
    <w:rsid w:val="00636610"/>
    <w:rsid w:val="0063715E"/>
    <w:rsid w:val="0064312F"/>
    <w:rsid w:val="006434E7"/>
    <w:rsid w:val="00645BE5"/>
    <w:rsid w:val="006466DB"/>
    <w:rsid w:val="00652E91"/>
    <w:rsid w:val="00653039"/>
    <w:rsid w:val="0065364A"/>
    <w:rsid w:val="00653DE6"/>
    <w:rsid w:val="006546AD"/>
    <w:rsid w:val="00654C86"/>
    <w:rsid w:val="00656E6D"/>
    <w:rsid w:val="00657E57"/>
    <w:rsid w:val="0066035A"/>
    <w:rsid w:val="0066181A"/>
    <w:rsid w:val="006661A4"/>
    <w:rsid w:val="006668EE"/>
    <w:rsid w:val="00667A77"/>
    <w:rsid w:val="00670DEC"/>
    <w:rsid w:val="006727DD"/>
    <w:rsid w:val="00673993"/>
    <w:rsid w:val="0067525C"/>
    <w:rsid w:val="0067565F"/>
    <w:rsid w:val="00677630"/>
    <w:rsid w:val="006805C5"/>
    <w:rsid w:val="00681973"/>
    <w:rsid w:val="00685CEF"/>
    <w:rsid w:val="00686C3F"/>
    <w:rsid w:val="00687A2B"/>
    <w:rsid w:val="0069164C"/>
    <w:rsid w:val="00692A06"/>
    <w:rsid w:val="006A0033"/>
    <w:rsid w:val="006A0D14"/>
    <w:rsid w:val="006A17A9"/>
    <w:rsid w:val="006A1C72"/>
    <w:rsid w:val="006A2DF9"/>
    <w:rsid w:val="006A48F9"/>
    <w:rsid w:val="006A575E"/>
    <w:rsid w:val="006A7EAD"/>
    <w:rsid w:val="006B0484"/>
    <w:rsid w:val="006B36C4"/>
    <w:rsid w:val="006B46CD"/>
    <w:rsid w:val="006B4EE4"/>
    <w:rsid w:val="006B76CD"/>
    <w:rsid w:val="006C3095"/>
    <w:rsid w:val="006C3D73"/>
    <w:rsid w:val="006D1D7D"/>
    <w:rsid w:val="006D64F4"/>
    <w:rsid w:val="006D7FB6"/>
    <w:rsid w:val="006E1C00"/>
    <w:rsid w:val="006E6215"/>
    <w:rsid w:val="006E67BE"/>
    <w:rsid w:val="006F42EB"/>
    <w:rsid w:val="006F495B"/>
    <w:rsid w:val="006F5661"/>
    <w:rsid w:val="006F5A34"/>
    <w:rsid w:val="006F77AD"/>
    <w:rsid w:val="0070270F"/>
    <w:rsid w:val="007076CB"/>
    <w:rsid w:val="00710638"/>
    <w:rsid w:val="007107BD"/>
    <w:rsid w:val="0071092C"/>
    <w:rsid w:val="00710E0E"/>
    <w:rsid w:val="00712DB7"/>
    <w:rsid w:val="00713639"/>
    <w:rsid w:val="00714612"/>
    <w:rsid w:val="00715816"/>
    <w:rsid w:val="00716241"/>
    <w:rsid w:val="00716975"/>
    <w:rsid w:val="00720D7C"/>
    <w:rsid w:val="0072145B"/>
    <w:rsid w:val="007225E8"/>
    <w:rsid w:val="007262BD"/>
    <w:rsid w:val="00731556"/>
    <w:rsid w:val="00734220"/>
    <w:rsid w:val="00734870"/>
    <w:rsid w:val="007364ED"/>
    <w:rsid w:val="00736A49"/>
    <w:rsid w:val="00740F64"/>
    <w:rsid w:val="007418D4"/>
    <w:rsid w:val="0074359B"/>
    <w:rsid w:val="00744012"/>
    <w:rsid w:val="007445F9"/>
    <w:rsid w:val="0074641B"/>
    <w:rsid w:val="00750536"/>
    <w:rsid w:val="00750579"/>
    <w:rsid w:val="00752A8D"/>
    <w:rsid w:val="00755DF0"/>
    <w:rsid w:val="007579CE"/>
    <w:rsid w:val="007600A0"/>
    <w:rsid w:val="007602B6"/>
    <w:rsid w:val="007659C5"/>
    <w:rsid w:val="00767B51"/>
    <w:rsid w:val="00767B58"/>
    <w:rsid w:val="007735DE"/>
    <w:rsid w:val="00776745"/>
    <w:rsid w:val="00780034"/>
    <w:rsid w:val="007800FF"/>
    <w:rsid w:val="007814DE"/>
    <w:rsid w:val="00782D62"/>
    <w:rsid w:val="00783A05"/>
    <w:rsid w:val="00784947"/>
    <w:rsid w:val="00785E53"/>
    <w:rsid w:val="007900F0"/>
    <w:rsid w:val="00790CC7"/>
    <w:rsid w:val="00792158"/>
    <w:rsid w:val="00792233"/>
    <w:rsid w:val="00795650"/>
    <w:rsid w:val="007961C1"/>
    <w:rsid w:val="00796453"/>
    <w:rsid w:val="00797664"/>
    <w:rsid w:val="007A04DA"/>
    <w:rsid w:val="007A0A3B"/>
    <w:rsid w:val="007A2C56"/>
    <w:rsid w:val="007A6477"/>
    <w:rsid w:val="007A69BA"/>
    <w:rsid w:val="007A701A"/>
    <w:rsid w:val="007A78D3"/>
    <w:rsid w:val="007A7B2A"/>
    <w:rsid w:val="007B09B0"/>
    <w:rsid w:val="007B1742"/>
    <w:rsid w:val="007B62F5"/>
    <w:rsid w:val="007C09F4"/>
    <w:rsid w:val="007C0A7C"/>
    <w:rsid w:val="007C0B0E"/>
    <w:rsid w:val="007C4EA0"/>
    <w:rsid w:val="007C6D3F"/>
    <w:rsid w:val="007D0789"/>
    <w:rsid w:val="007D1A9C"/>
    <w:rsid w:val="007D54AE"/>
    <w:rsid w:val="007E0578"/>
    <w:rsid w:val="007E09A2"/>
    <w:rsid w:val="007E38AD"/>
    <w:rsid w:val="007E3E05"/>
    <w:rsid w:val="007E4993"/>
    <w:rsid w:val="007E636F"/>
    <w:rsid w:val="007E64BD"/>
    <w:rsid w:val="007E7FBC"/>
    <w:rsid w:val="007F1AD8"/>
    <w:rsid w:val="007F1E2D"/>
    <w:rsid w:val="007F6E7D"/>
    <w:rsid w:val="007F7948"/>
    <w:rsid w:val="007F7F48"/>
    <w:rsid w:val="0080115E"/>
    <w:rsid w:val="00805A7B"/>
    <w:rsid w:val="00805C1E"/>
    <w:rsid w:val="008121C7"/>
    <w:rsid w:val="008122E7"/>
    <w:rsid w:val="0081287B"/>
    <w:rsid w:val="008132C8"/>
    <w:rsid w:val="0081392E"/>
    <w:rsid w:val="00813D1C"/>
    <w:rsid w:val="00815B84"/>
    <w:rsid w:val="008166D6"/>
    <w:rsid w:val="00816712"/>
    <w:rsid w:val="00820A62"/>
    <w:rsid w:val="00820F59"/>
    <w:rsid w:val="00822CA4"/>
    <w:rsid w:val="00822FB6"/>
    <w:rsid w:val="008235EE"/>
    <w:rsid w:val="00825108"/>
    <w:rsid w:val="00825E81"/>
    <w:rsid w:val="0082614E"/>
    <w:rsid w:val="0082620E"/>
    <w:rsid w:val="00826703"/>
    <w:rsid w:val="00826E1F"/>
    <w:rsid w:val="00831F4E"/>
    <w:rsid w:val="008333A2"/>
    <w:rsid w:val="00833F8B"/>
    <w:rsid w:val="00835BFB"/>
    <w:rsid w:val="008368BF"/>
    <w:rsid w:val="00840015"/>
    <w:rsid w:val="008426AF"/>
    <w:rsid w:val="0084323E"/>
    <w:rsid w:val="00844115"/>
    <w:rsid w:val="00851081"/>
    <w:rsid w:val="00851B3B"/>
    <w:rsid w:val="008521B6"/>
    <w:rsid w:val="008529AE"/>
    <w:rsid w:val="00855F69"/>
    <w:rsid w:val="008606D0"/>
    <w:rsid w:val="00860D65"/>
    <w:rsid w:val="00862606"/>
    <w:rsid w:val="00866E50"/>
    <w:rsid w:val="00867A28"/>
    <w:rsid w:val="008702FF"/>
    <w:rsid w:val="00870342"/>
    <w:rsid w:val="00870438"/>
    <w:rsid w:val="0087286D"/>
    <w:rsid w:val="0087386A"/>
    <w:rsid w:val="008742E0"/>
    <w:rsid w:val="00874A34"/>
    <w:rsid w:val="00874ACA"/>
    <w:rsid w:val="008759D0"/>
    <w:rsid w:val="00875B90"/>
    <w:rsid w:val="008764EF"/>
    <w:rsid w:val="00876AE7"/>
    <w:rsid w:val="00884EEC"/>
    <w:rsid w:val="00884F58"/>
    <w:rsid w:val="008873AC"/>
    <w:rsid w:val="008874F8"/>
    <w:rsid w:val="00892A6D"/>
    <w:rsid w:val="00892C41"/>
    <w:rsid w:val="0089343F"/>
    <w:rsid w:val="0089440E"/>
    <w:rsid w:val="0089487A"/>
    <w:rsid w:val="00894C36"/>
    <w:rsid w:val="00895152"/>
    <w:rsid w:val="008957ED"/>
    <w:rsid w:val="008972F4"/>
    <w:rsid w:val="008A0453"/>
    <w:rsid w:val="008A0A05"/>
    <w:rsid w:val="008A2D29"/>
    <w:rsid w:val="008A301F"/>
    <w:rsid w:val="008A4737"/>
    <w:rsid w:val="008A50E0"/>
    <w:rsid w:val="008A6145"/>
    <w:rsid w:val="008B30CC"/>
    <w:rsid w:val="008B6FC4"/>
    <w:rsid w:val="008C103A"/>
    <w:rsid w:val="008C1568"/>
    <w:rsid w:val="008C1A9F"/>
    <w:rsid w:val="008C1E82"/>
    <w:rsid w:val="008C1FBD"/>
    <w:rsid w:val="008C4B56"/>
    <w:rsid w:val="008C52BB"/>
    <w:rsid w:val="008C63FD"/>
    <w:rsid w:val="008C6D48"/>
    <w:rsid w:val="008D1417"/>
    <w:rsid w:val="008E1C72"/>
    <w:rsid w:val="008E28DF"/>
    <w:rsid w:val="008F2265"/>
    <w:rsid w:val="008F301D"/>
    <w:rsid w:val="008F71FC"/>
    <w:rsid w:val="00900156"/>
    <w:rsid w:val="009006BB"/>
    <w:rsid w:val="00901E81"/>
    <w:rsid w:val="00902469"/>
    <w:rsid w:val="00902A70"/>
    <w:rsid w:val="00903062"/>
    <w:rsid w:val="00903D39"/>
    <w:rsid w:val="009061A7"/>
    <w:rsid w:val="00906917"/>
    <w:rsid w:val="00907644"/>
    <w:rsid w:val="00907DCD"/>
    <w:rsid w:val="009119D3"/>
    <w:rsid w:val="00912AC4"/>
    <w:rsid w:val="00916F1F"/>
    <w:rsid w:val="00920CEE"/>
    <w:rsid w:val="009211CB"/>
    <w:rsid w:val="00921775"/>
    <w:rsid w:val="00925B9B"/>
    <w:rsid w:val="009322B8"/>
    <w:rsid w:val="00932681"/>
    <w:rsid w:val="009326A9"/>
    <w:rsid w:val="00934B78"/>
    <w:rsid w:val="00934D8A"/>
    <w:rsid w:val="00940604"/>
    <w:rsid w:val="00941AD0"/>
    <w:rsid w:val="00942171"/>
    <w:rsid w:val="00942FBE"/>
    <w:rsid w:val="00943030"/>
    <w:rsid w:val="00945D54"/>
    <w:rsid w:val="00945E64"/>
    <w:rsid w:val="00946126"/>
    <w:rsid w:val="0095170C"/>
    <w:rsid w:val="0095212C"/>
    <w:rsid w:val="009530ED"/>
    <w:rsid w:val="00956935"/>
    <w:rsid w:val="0095756D"/>
    <w:rsid w:val="00960E37"/>
    <w:rsid w:val="00962C91"/>
    <w:rsid w:val="00962E28"/>
    <w:rsid w:val="00963064"/>
    <w:rsid w:val="00966809"/>
    <w:rsid w:val="00974FD5"/>
    <w:rsid w:val="009758BE"/>
    <w:rsid w:val="00977FB9"/>
    <w:rsid w:val="00980197"/>
    <w:rsid w:val="00980FB6"/>
    <w:rsid w:val="0098117D"/>
    <w:rsid w:val="0098178F"/>
    <w:rsid w:val="00981B37"/>
    <w:rsid w:val="00985BE1"/>
    <w:rsid w:val="0098631C"/>
    <w:rsid w:val="00992632"/>
    <w:rsid w:val="0099405C"/>
    <w:rsid w:val="00997180"/>
    <w:rsid w:val="009A05DE"/>
    <w:rsid w:val="009A3495"/>
    <w:rsid w:val="009A3D66"/>
    <w:rsid w:val="009A52D1"/>
    <w:rsid w:val="009A7919"/>
    <w:rsid w:val="009A7ADC"/>
    <w:rsid w:val="009B140D"/>
    <w:rsid w:val="009B16E5"/>
    <w:rsid w:val="009B3C0D"/>
    <w:rsid w:val="009B4D40"/>
    <w:rsid w:val="009B58B4"/>
    <w:rsid w:val="009B5F12"/>
    <w:rsid w:val="009B6132"/>
    <w:rsid w:val="009C2003"/>
    <w:rsid w:val="009C2914"/>
    <w:rsid w:val="009C5C16"/>
    <w:rsid w:val="009C5E51"/>
    <w:rsid w:val="009C6D74"/>
    <w:rsid w:val="009D20C5"/>
    <w:rsid w:val="009D359B"/>
    <w:rsid w:val="009D36FA"/>
    <w:rsid w:val="009D49F3"/>
    <w:rsid w:val="009D540D"/>
    <w:rsid w:val="009D6B6A"/>
    <w:rsid w:val="009D6CC8"/>
    <w:rsid w:val="009D6F09"/>
    <w:rsid w:val="009D7A47"/>
    <w:rsid w:val="009D7F0D"/>
    <w:rsid w:val="009E2D1B"/>
    <w:rsid w:val="009E2E7A"/>
    <w:rsid w:val="009E3BB3"/>
    <w:rsid w:val="009E4624"/>
    <w:rsid w:val="009F0016"/>
    <w:rsid w:val="009F2BE2"/>
    <w:rsid w:val="009F3A23"/>
    <w:rsid w:val="009F3BE5"/>
    <w:rsid w:val="009F733F"/>
    <w:rsid w:val="00A008DD"/>
    <w:rsid w:val="00A02729"/>
    <w:rsid w:val="00A02863"/>
    <w:rsid w:val="00A07646"/>
    <w:rsid w:val="00A1007E"/>
    <w:rsid w:val="00A112A7"/>
    <w:rsid w:val="00A137AC"/>
    <w:rsid w:val="00A14141"/>
    <w:rsid w:val="00A143D3"/>
    <w:rsid w:val="00A1562C"/>
    <w:rsid w:val="00A159DE"/>
    <w:rsid w:val="00A166B0"/>
    <w:rsid w:val="00A219AF"/>
    <w:rsid w:val="00A230BA"/>
    <w:rsid w:val="00A251BB"/>
    <w:rsid w:val="00A260F2"/>
    <w:rsid w:val="00A268DE"/>
    <w:rsid w:val="00A26E85"/>
    <w:rsid w:val="00A342C3"/>
    <w:rsid w:val="00A3573E"/>
    <w:rsid w:val="00A35AB4"/>
    <w:rsid w:val="00A35C77"/>
    <w:rsid w:val="00A41896"/>
    <w:rsid w:val="00A44B66"/>
    <w:rsid w:val="00A454ED"/>
    <w:rsid w:val="00A46F2D"/>
    <w:rsid w:val="00A505F9"/>
    <w:rsid w:val="00A5096B"/>
    <w:rsid w:val="00A52252"/>
    <w:rsid w:val="00A537DB"/>
    <w:rsid w:val="00A56633"/>
    <w:rsid w:val="00A60CD9"/>
    <w:rsid w:val="00A626CD"/>
    <w:rsid w:val="00A627B7"/>
    <w:rsid w:val="00A666FF"/>
    <w:rsid w:val="00A67109"/>
    <w:rsid w:val="00A675C9"/>
    <w:rsid w:val="00A67BFC"/>
    <w:rsid w:val="00A70998"/>
    <w:rsid w:val="00A819D9"/>
    <w:rsid w:val="00A81FD1"/>
    <w:rsid w:val="00A82543"/>
    <w:rsid w:val="00A83A39"/>
    <w:rsid w:val="00A83C89"/>
    <w:rsid w:val="00A85C0A"/>
    <w:rsid w:val="00A86004"/>
    <w:rsid w:val="00A86C30"/>
    <w:rsid w:val="00A9016F"/>
    <w:rsid w:val="00A91782"/>
    <w:rsid w:val="00A936D7"/>
    <w:rsid w:val="00A941AB"/>
    <w:rsid w:val="00A94800"/>
    <w:rsid w:val="00A95DA7"/>
    <w:rsid w:val="00A9616C"/>
    <w:rsid w:val="00AA0C20"/>
    <w:rsid w:val="00AA0CB2"/>
    <w:rsid w:val="00AA0F37"/>
    <w:rsid w:val="00AA1DEC"/>
    <w:rsid w:val="00AA25E1"/>
    <w:rsid w:val="00AA2777"/>
    <w:rsid w:val="00AA3ED9"/>
    <w:rsid w:val="00AA5019"/>
    <w:rsid w:val="00AA58DD"/>
    <w:rsid w:val="00AA5E91"/>
    <w:rsid w:val="00AA6121"/>
    <w:rsid w:val="00AB0394"/>
    <w:rsid w:val="00AB0571"/>
    <w:rsid w:val="00AB07F7"/>
    <w:rsid w:val="00AB1CDA"/>
    <w:rsid w:val="00AB215F"/>
    <w:rsid w:val="00AB39C0"/>
    <w:rsid w:val="00AB3EC1"/>
    <w:rsid w:val="00AB4228"/>
    <w:rsid w:val="00AB5AC4"/>
    <w:rsid w:val="00AB61CA"/>
    <w:rsid w:val="00AB6AAE"/>
    <w:rsid w:val="00AB7BB7"/>
    <w:rsid w:val="00AC0890"/>
    <w:rsid w:val="00AC150D"/>
    <w:rsid w:val="00AC18DA"/>
    <w:rsid w:val="00AC1DB6"/>
    <w:rsid w:val="00AC2F07"/>
    <w:rsid w:val="00AC38B7"/>
    <w:rsid w:val="00AC53D7"/>
    <w:rsid w:val="00AC554F"/>
    <w:rsid w:val="00AC583E"/>
    <w:rsid w:val="00AC7F64"/>
    <w:rsid w:val="00AD125A"/>
    <w:rsid w:val="00AD3658"/>
    <w:rsid w:val="00AD688A"/>
    <w:rsid w:val="00AD6B32"/>
    <w:rsid w:val="00AD78EA"/>
    <w:rsid w:val="00AD795C"/>
    <w:rsid w:val="00AE0163"/>
    <w:rsid w:val="00AE0389"/>
    <w:rsid w:val="00AE3BF9"/>
    <w:rsid w:val="00AE5521"/>
    <w:rsid w:val="00AE663B"/>
    <w:rsid w:val="00AE711D"/>
    <w:rsid w:val="00AE7862"/>
    <w:rsid w:val="00AE7B07"/>
    <w:rsid w:val="00AE7D4F"/>
    <w:rsid w:val="00AF0C33"/>
    <w:rsid w:val="00AF12B6"/>
    <w:rsid w:val="00AF4659"/>
    <w:rsid w:val="00AF50D8"/>
    <w:rsid w:val="00AF7DBB"/>
    <w:rsid w:val="00B01D0F"/>
    <w:rsid w:val="00B01DEE"/>
    <w:rsid w:val="00B02AD4"/>
    <w:rsid w:val="00B031B9"/>
    <w:rsid w:val="00B04ABE"/>
    <w:rsid w:val="00B054CA"/>
    <w:rsid w:val="00B132DB"/>
    <w:rsid w:val="00B13FF9"/>
    <w:rsid w:val="00B16D65"/>
    <w:rsid w:val="00B17DF3"/>
    <w:rsid w:val="00B22E91"/>
    <w:rsid w:val="00B24298"/>
    <w:rsid w:val="00B257BC"/>
    <w:rsid w:val="00B25C60"/>
    <w:rsid w:val="00B26496"/>
    <w:rsid w:val="00B26F60"/>
    <w:rsid w:val="00B27561"/>
    <w:rsid w:val="00B27A40"/>
    <w:rsid w:val="00B320B0"/>
    <w:rsid w:val="00B362E1"/>
    <w:rsid w:val="00B37C7F"/>
    <w:rsid w:val="00B426E5"/>
    <w:rsid w:val="00B427FA"/>
    <w:rsid w:val="00B43F95"/>
    <w:rsid w:val="00B4554A"/>
    <w:rsid w:val="00B46C7D"/>
    <w:rsid w:val="00B47A43"/>
    <w:rsid w:val="00B50A10"/>
    <w:rsid w:val="00B5144B"/>
    <w:rsid w:val="00B51E46"/>
    <w:rsid w:val="00B5208B"/>
    <w:rsid w:val="00B5266D"/>
    <w:rsid w:val="00B52A9D"/>
    <w:rsid w:val="00B52CF3"/>
    <w:rsid w:val="00B542BF"/>
    <w:rsid w:val="00B544ED"/>
    <w:rsid w:val="00B6048E"/>
    <w:rsid w:val="00B623A3"/>
    <w:rsid w:val="00B63D49"/>
    <w:rsid w:val="00B64939"/>
    <w:rsid w:val="00B65087"/>
    <w:rsid w:val="00B65F9D"/>
    <w:rsid w:val="00B7216C"/>
    <w:rsid w:val="00B73453"/>
    <w:rsid w:val="00B744BA"/>
    <w:rsid w:val="00B76B4A"/>
    <w:rsid w:val="00B86579"/>
    <w:rsid w:val="00B86591"/>
    <w:rsid w:val="00B87EAF"/>
    <w:rsid w:val="00B905EC"/>
    <w:rsid w:val="00B9121F"/>
    <w:rsid w:val="00B928E5"/>
    <w:rsid w:val="00B94B1E"/>
    <w:rsid w:val="00B962BF"/>
    <w:rsid w:val="00B970B2"/>
    <w:rsid w:val="00BA05CF"/>
    <w:rsid w:val="00BA1F6E"/>
    <w:rsid w:val="00BA219B"/>
    <w:rsid w:val="00BA3593"/>
    <w:rsid w:val="00BA56DF"/>
    <w:rsid w:val="00BA63D1"/>
    <w:rsid w:val="00BA63EC"/>
    <w:rsid w:val="00BA7132"/>
    <w:rsid w:val="00BA726D"/>
    <w:rsid w:val="00BA7AE0"/>
    <w:rsid w:val="00BB14A2"/>
    <w:rsid w:val="00BB1E3D"/>
    <w:rsid w:val="00BB3B2B"/>
    <w:rsid w:val="00BB3C59"/>
    <w:rsid w:val="00BC1BD6"/>
    <w:rsid w:val="00BC2958"/>
    <w:rsid w:val="00BC56C4"/>
    <w:rsid w:val="00BD080F"/>
    <w:rsid w:val="00BD0B35"/>
    <w:rsid w:val="00BD19DF"/>
    <w:rsid w:val="00BD1D42"/>
    <w:rsid w:val="00BD214E"/>
    <w:rsid w:val="00BD42EE"/>
    <w:rsid w:val="00BE1889"/>
    <w:rsid w:val="00BE2140"/>
    <w:rsid w:val="00BE28A5"/>
    <w:rsid w:val="00BE2B48"/>
    <w:rsid w:val="00BF125C"/>
    <w:rsid w:val="00BF26CE"/>
    <w:rsid w:val="00BF2CEB"/>
    <w:rsid w:val="00BF3422"/>
    <w:rsid w:val="00BF3DCB"/>
    <w:rsid w:val="00BF43FC"/>
    <w:rsid w:val="00BF4FF4"/>
    <w:rsid w:val="00BF5B06"/>
    <w:rsid w:val="00BF762D"/>
    <w:rsid w:val="00C028C7"/>
    <w:rsid w:val="00C02B55"/>
    <w:rsid w:val="00C02B75"/>
    <w:rsid w:val="00C03968"/>
    <w:rsid w:val="00C03A34"/>
    <w:rsid w:val="00C04818"/>
    <w:rsid w:val="00C0662A"/>
    <w:rsid w:val="00C06641"/>
    <w:rsid w:val="00C06667"/>
    <w:rsid w:val="00C06AF0"/>
    <w:rsid w:val="00C10E3C"/>
    <w:rsid w:val="00C11D2E"/>
    <w:rsid w:val="00C12FB8"/>
    <w:rsid w:val="00C159B8"/>
    <w:rsid w:val="00C1624B"/>
    <w:rsid w:val="00C17E95"/>
    <w:rsid w:val="00C22263"/>
    <w:rsid w:val="00C23575"/>
    <w:rsid w:val="00C2375F"/>
    <w:rsid w:val="00C25576"/>
    <w:rsid w:val="00C25C57"/>
    <w:rsid w:val="00C26083"/>
    <w:rsid w:val="00C262F7"/>
    <w:rsid w:val="00C26C3B"/>
    <w:rsid w:val="00C26D61"/>
    <w:rsid w:val="00C31490"/>
    <w:rsid w:val="00C32924"/>
    <w:rsid w:val="00C347B6"/>
    <w:rsid w:val="00C40465"/>
    <w:rsid w:val="00C4541D"/>
    <w:rsid w:val="00C5011D"/>
    <w:rsid w:val="00C504ED"/>
    <w:rsid w:val="00C51731"/>
    <w:rsid w:val="00C531AE"/>
    <w:rsid w:val="00C53763"/>
    <w:rsid w:val="00C55CC4"/>
    <w:rsid w:val="00C55E34"/>
    <w:rsid w:val="00C56DB8"/>
    <w:rsid w:val="00C56F20"/>
    <w:rsid w:val="00C603AF"/>
    <w:rsid w:val="00C60A7E"/>
    <w:rsid w:val="00C62438"/>
    <w:rsid w:val="00C63C43"/>
    <w:rsid w:val="00C63FF4"/>
    <w:rsid w:val="00C64FF3"/>
    <w:rsid w:val="00C67067"/>
    <w:rsid w:val="00C7058D"/>
    <w:rsid w:val="00C70CCA"/>
    <w:rsid w:val="00C73C27"/>
    <w:rsid w:val="00C75414"/>
    <w:rsid w:val="00C75DFA"/>
    <w:rsid w:val="00C76627"/>
    <w:rsid w:val="00C76ABC"/>
    <w:rsid w:val="00C831AA"/>
    <w:rsid w:val="00C83F2A"/>
    <w:rsid w:val="00C845B1"/>
    <w:rsid w:val="00C86060"/>
    <w:rsid w:val="00C877E5"/>
    <w:rsid w:val="00C90193"/>
    <w:rsid w:val="00C904A8"/>
    <w:rsid w:val="00C92AEA"/>
    <w:rsid w:val="00C93747"/>
    <w:rsid w:val="00C94ADE"/>
    <w:rsid w:val="00CA1659"/>
    <w:rsid w:val="00CA1965"/>
    <w:rsid w:val="00CA3535"/>
    <w:rsid w:val="00CA4C4B"/>
    <w:rsid w:val="00CA5D26"/>
    <w:rsid w:val="00CB0336"/>
    <w:rsid w:val="00CB2053"/>
    <w:rsid w:val="00CB44A6"/>
    <w:rsid w:val="00CB6858"/>
    <w:rsid w:val="00CC0684"/>
    <w:rsid w:val="00CC1B2A"/>
    <w:rsid w:val="00CC3E5E"/>
    <w:rsid w:val="00CD1097"/>
    <w:rsid w:val="00CD5CF6"/>
    <w:rsid w:val="00CE08B4"/>
    <w:rsid w:val="00CE2C27"/>
    <w:rsid w:val="00CE4CE2"/>
    <w:rsid w:val="00CE7B74"/>
    <w:rsid w:val="00CE7D34"/>
    <w:rsid w:val="00CF0416"/>
    <w:rsid w:val="00CF17A3"/>
    <w:rsid w:val="00CF50FD"/>
    <w:rsid w:val="00CF6A88"/>
    <w:rsid w:val="00D0161A"/>
    <w:rsid w:val="00D022EA"/>
    <w:rsid w:val="00D02569"/>
    <w:rsid w:val="00D035D0"/>
    <w:rsid w:val="00D04851"/>
    <w:rsid w:val="00D0567E"/>
    <w:rsid w:val="00D06A67"/>
    <w:rsid w:val="00D06BE5"/>
    <w:rsid w:val="00D10D00"/>
    <w:rsid w:val="00D1135C"/>
    <w:rsid w:val="00D132E2"/>
    <w:rsid w:val="00D13E7E"/>
    <w:rsid w:val="00D145CA"/>
    <w:rsid w:val="00D15380"/>
    <w:rsid w:val="00D15F57"/>
    <w:rsid w:val="00D16722"/>
    <w:rsid w:val="00D17060"/>
    <w:rsid w:val="00D1767B"/>
    <w:rsid w:val="00D17C10"/>
    <w:rsid w:val="00D21154"/>
    <w:rsid w:val="00D22258"/>
    <w:rsid w:val="00D22DD9"/>
    <w:rsid w:val="00D27676"/>
    <w:rsid w:val="00D31FC7"/>
    <w:rsid w:val="00D34542"/>
    <w:rsid w:val="00D355F2"/>
    <w:rsid w:val="00D36513"/>
    <w:rsid w:val="00D37621"/>
    <w:rsid w:val="00D37691"/>
    <w:rsid w:val="00D40ACB"/>
    <w:rsid w:val="00D4624E"/>
    <w:rsid w:val="00D46F22"/>
    <w:rsid w:val="00D47873"/>
    <w:rsid w:val="00D50686"/>
    <w:rsid w:val="00D51626"/>
    <w:rsid w:val="00D5346E"/>
    <w:rsid w:val="00D53898"/>
    <w:rsid w:val="00D54351"/>
    <w:rsid w:val="00D54F74"/>
    <w:rsid w:val="00D5781A"/>
    <w:rsid w:val="00D60546"/>
    <w:rsid w:val="00D61A47"/>
    <w:rsid w:val="00D659D4"/>
    <w:rsid w:val="00D6603B"/>
    <w:rsid w:val="00D70B93"/>
    <w:rsid w:val="00D74835"/>
    <w:rsid w:val="00D75F0A"/>
    <w:rsid w:val="00D80AF9"/>
    <w:rsid w:val="00D81257"/>
    <w:rsid w:val="00D8744A"/>
    <w:rsid w:val="00D905B6"/>
    <w:rsid w:val="00D929CD"/>
    <w:rsid w:val="00D942BF"/>
    <w:rsid w:val="00D94B65"/>
    <w:rsid w:val="00D94EBD"/>
    <w:rsid w:val="00D95068"/>
    <w:rsid w:val="00D962EA"/>
    <w:rsid w:val="00D97705"/>
    <w:rsid w:val="00DA09CA"/>
    <w:rsid w:val="00DA0E93"/>
    <w:rsid w:val="00DB09F2"/>
    <w:rsid w:val="00DB2081"/>
    <w:rsid w:val="00DB2CD1"/>
    <w:rsid w:val="00DC0143"/>
    <w:rsid w:val="00DC0AD4"/>
    <w:rsid w:val="00DC13DD"/>
    <w:rsid w:val="00DC2125"/>
    <w:rsid w:val="00DC635E"/>
    <w:rsid w:val="00DD162C"/>
    <w:rsid w:val="00DD4027"/>
    <w:rsid w:val="00DD4CD4"/>
    <w:rsid w:val="00DD6D61"/>
    <w:rsid w:val="00DE06F6"/>
    <w:rsid w:val="00DE1BE6"/>
    <w:rsid w:val="00DE2BF3"/>
    <w:rsid w:val="00DE40F2"/>
    <w:rsid w:val="00DE5B3B"/>
    <w:rsid w:val="00DE7095"/>
    <w:rsid w:val="00DF07A4"/>
    <w:rsid w:val="00DF5159"/>
    <w:rsid w:val="00DF7A03"/>
    <w:rsid w:val="00E01562"/>
    <w:rsid w:val="00E019AB"/>
    <w:rsid w:val="00E05350"/>
    <w:rsid w:val="00E0744A"/>
    <w:rsid w:val="00E07DF2"/>
    <w:rsid w:val="00E07ECE"/>
    <w:rsid w:val="00E110DF"/>
    <w:rsid w:val="00E1266B"/>
    <w:rsid w:val="00E128A5"/>
    <w:rsid w:val="00E12B76"/>
    <w:rsid w:val="00E12EE0"/>
    <w:rsid w:val="00E13C11"/>
    <w:rsid w:val="00E16673"/>
    <w:rsid w:val="00E17FE4"/>
    <w:rsid w:val="00E21B2A"/>
    <w:rsid w:val="00E22273"/>
    <w:rsid w:val="00E2358D"/>
    <w:rsid w:val="00E25B38"/>
    <w:rsid w:val="00E272AB"/>
    <w:rsid w:val="00E30CCD"/>
    <w:rsid w:val="00E30F45"/>
    <w:rsid w:val="00E31B68"/>
    <w:rsid w:val="00E35CD1"/>
    <w:rsid w:val="00E40C37"/>
    <w:rsid w:val="00E41CB2"/>
    <w:rsid w:val="00E42735"/>
    <w:rsid w:val="00E44879"/>
    <w:rsid w:val="00E47877"/>
    <w:rsid w:val="00E502D7"/>
    <w:rsid w:val="00E50B96"/>
    <w:rsid w:val="00E5109E"/>
    <w:rsid w:val="00E54124"/>
    <w:rsid w:val="00E55E8F"/>
    <w:rsid w:val="00E570FE"/>
    <w:rsid w:val="00E6294C"/>
    <w:rsid w:val="00E62DDA"/>
    <w:rsid w:val="00E64858"/>
    <w:rsid w:val="00E64A29"/>
    <w:rsid w:val="00E65A78"/>
    <w:rsid w:val="00E712AF"/>
    <w:rsid w:val="00E71932"/>
    <w:rsid w:val="00E74F12"/>
    <w:rsid w:val="00E75457"/>
    <w:rsid w:val="00E75E05"/>
    <w:rsid w:val="00E764C9"/>
    <w:rsid w:val="00E82BBD"/>
    <w:rsid w:val="00E83120"/>
    <w:rsid w:val="00E83E17"/>
    <w:rsid w:val="00E85816"/>
    <w:rsid w:val="00E8694F"/>
    <w:rsid w:val="00E86D94"/>
    <w:rsid w:val="00E9383A"/>
    <w:rsid w:val="00E9421C"/>
    <w:rsid w:val="00E95D65"/>
    <w:rsid w:val="00EA0FB1"/>
    <w:rsid w:val="00EA130B"/>
    <w:rsid w:val="00EA20A2"/>
    <w:rsid w:val="00EA4330"/>
    <w:rsid w:val="00EA5595"/>
    <w:rsid w:val="00EA7E90"/>
    <w:rsid w:val="00EB1A7C"/>
    <w:rsid w:val="00EB25E7"/>
    <w:rsid w:val="00EB38C0"/>
    <w:rsid w:val="00EB5050"/>
    <w:rsid w:val="00EB5591"/>
    <w:rsid w:val="00EB6D32"/>
    <w:rsid w:val="00EB790A"/>
    <w:rsid w:val="00EC1BD3"/>
    <w:rsid w:val="00EC3F77"/>
    <w:rsid w:val="00EC4B88"/>
    <w:rsid w:val="00EC5110"/>
    <w:rsid w:val="00EC6855"/>
    <w:rsid w:val="00ED069B"/>
    <w:rsid w:val="00ED1784"/>
    <w:rsid w:val="00ED2E5F"/>
    <w:rsid w:val="00ED5A71"/>
    <w:rsid w:val="00ED624F"/>
    <w:rsid w:val="00EE00E0"/>
    <w:rsid w:val="00EE142C"/>
    <w:rsid w:val="00EE155D"/>
    <w:rsid w:val="00EE2339"/>
    <w:rsid w:val="00EE6C8D"/>
    <w:rsid w:val="00EE7A6F"/>
    <w:rsid w:val="00EE7BAF"/>
    <w:rsid w:val="00EF13FB"/>
    <w:rsid w:val="00EF1A15"/>
    <w:rsid w:val="00EF3264"/>
    <w:rsid w:val="00EF44FB"/>
    <w:rsid w:val="00EF4661"/>
    <w:rsid w:val="00EF5910"/>
    <w:rsid w:val="00EF7615"/>
    <w:rsid w:val="00F01306"/>
    <w:rsid w:val="00F0380C"/>
    <w:rsid w:val="00F059B9"/>
    <w:rsid w:val="00F05E2E"/>
    <w:rsid w:val="00F06E94"/>
    <w:rsid w:val="00F07EE8"/>
    <w:rsid w:val="00F10007"/>
    <w:rsid w:val="00F11899"/>
    <w:rsid w:val="00F12D79"/>
    <w:rsid w:val="00F12D7C"/>
    <w:rsid w:val="00F1312B"/>
    <w:rsid w:val="00F15A26"/>
    <w:rsid w:val="00F1614F"/>
    <w:rsid w:val="00F173C0"/>
    <w:rsid w:val="00F20FC5"/>
    <w:rsid w:val="00F21609"/>
    <w:rsid w:val="00F21C56"/>
    <w:rsid w:val="00F25B49"/>
    <w:rsid w:val="00F25D59"/>
    <w:rsid w:val="00F26426"/>
    <w:rsid w:val="00F26BB8"/>
    <w:rsid w:val="00F30339"/>
    <w:rsid w:val="00F3063F"/>
    <w:rsid w:val="00F32D8F"/>
    <w:rsid w:val="00F347C3"/>
    <w:rsid w:val="00F34FC8"/>
    <w:rsid w:val="00F361BD"/>
    <w:rsid w:val="00F44772"/>
    <w:rsid w:val="00F467BB"/>
    <w:rsid w:val="00F4699E"/>
    <w:rsid w:val="00F47FF6"/>
    <w:rsid w:val="00F50050"/>
    <w:rsid w:val="00F51EDC"/>
    <w:rsid w:val="00F52A4F"/>
    <w:rsid w:val="00F53ED5"/>
    <w:rsid w:val="00F54913"/>
    <w:rsid w:val="00F708A8"/>
    <w:rsid w:val="00F72FC4"/>
    <w:rsid w:val="00F76D41"/>
    <w:rsid w:val="00F77627"/>
    <w:rsid w:val="00F77F1F"/>
    <w:rsid w:val="00F81DB4"/>
    <w:rsid w:val="00F81DD4"/>
    <w:rsid w:val="00F8457F"/>
    <w:rsid w:val="00F90281"/>
    <w:rsid w:val="00F90967"/>
    <w:rsid w:val="00F91F8A"/>
    <w:rsid w:val="00F9577F"/>
    <w:rsid w:val="00F95AC1"/>
    <w:rsid w:val="00F967FB"/>
    <w:rsid w:val="00F968B3"/>
    <w:rsid w:val="00F96C90"/>
    <w:rsid w:val="00F97E2D"/>
    <w:rsid w:val="00FA0B83"/>
    <w:rsid w:val="00FA1C37"/>
    <w:rsid w:val="00FA20F6"/>
    <w:rsid w:val="00FA7029"/>
    <w:rsid w:val="00FA725D"/>
    <w:rsid w:val="00FA745E"/>
    <w:rsid w:val="00FA783C"/>
    <w:rsid w:val="00FB0F5C"/>
    <w:rsid w:val="00FB1556"/>
    <w:rsid w:val="00FB17EE"/>
    <w:rsid w:val="00FB1A94"/>
    <w:rsid w:val="00FB28C2"/>
    <w:rsid w:val="00FB6C6B"/>
    <w:rsid w:val="00FB7F55"/>
    <w:rsid w:val="00FC2D8A"/>
    <w:rsid w:val="00FC2DE6"/>
    <w:rsid w:val="00FC3C3C"/>
    <w:rsid w:val="00FC3EFB"/>
    <w:rsid w:val="00FC625E"/>
    <w:rsid w:val="00FC6528"/>
    <w:rsid w:val="00FC7AE0"/>
    <w:rsid w:val="00FD230D"/>
    <w:rsid w:val="00FD404C"/>
    <w:rsid w:val="00FD50AD"/>
    <w:rsid w:val="00FD5ED1"/>
    <w:rsid w:val="00FD6EC1"/>
    <w:rsid w:val="00FD72E2"/>
    <w:rsid w:val="00FE1049"/>
    <w:rsid w:val="00FE289A"/>
    <w:rsid w:val="00FE34C6"/>
    <w:rsid w:val="00FE52A6"/>
    <w:rsid w:val="00FF41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4:docId w14:val="36EE8B69"/>
  <w15:docId w15:val="{A717BC58-6582-4B4B-8CAA-780FA0755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21B2A"/>
  </w:style>
  <w:style w:type="paragraph" w:styleId="Ttulo1">
    <w:name w:val="heading 1"/>
    <w:basedOn w:val="Normal"/>
    <w:link w:val="Ttulo1Car"/>
    <w:uiPriority w:val="9"/>
    <w:qFormat/>
    <w:rsid w:val="009B6132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s-MX" w:eastAsia="es-MX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C1BD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9B613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E18C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354A9E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54A9E"/>
  </w:style>
  <w:style w:type="paragraph" w:styleId="Piedepgina">
    <w:name w:val="footer"/>
    <w:basedOn w:val="Normal"/>
    <w:link w:val="PiedepginaCar"/>
    <w:uiPriority w:val="99"/>
    <w:unhideWhenUsed/>
    <w:rsid w:val="00354A9E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54A9E"/>
  </w:style>
  <w:style w:type="paragraph" w:styleId="Textodeglobo">
    <w:name w:val="Balloon Text"/>
    <w:basedOn w:val="Normal"/>
    <w:link w:val="TextodegloboCar"/>
    <w:uiPriority w:val="99"/>
    <w:semiHidden/>
    <w:unhideWhenUsed/>
    <w:rsid w:val="00354A9E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54A9E"/>
    <w:rPr>
      <w:rFonts w:ascii="Lucida Grande" w:hAnsi="Lucida Grande" w:cs="Lucida Grande"/>
      <w:sz w:val="18"/>
      <w:szCs w:val="18"/>
    </w:rPr>
  </w:style>
  <w:style w:type="paragraph" w:styleId="Textoindependiente">
    <w:name w:val="Body Text"/>
    <w:basedOn w:val="Normal"/>
    <w:link w:val="TextoindependienteCar"/>
    <w:rsid w:val="00866E50"/>
    <w:pPr>
      <w:jc w:val="center"/>
    </w:pPr>
    <w:rPr>
      <w:rFonts w:ascii="Times New Roman" w:eastAsia="Times New Roman" w:hAnsi="Times New Roman" w:cs="Times New Roman"/>
      <w:sz w:val="28"/>
      <w:szCs w:val="20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rsid w:val="00866E50"/>
    <w:rPr>
      <w:rFonts w:ascii="Times New Roman" w:eastAsia="Times New Roman" w:hAnsi="Times New Roman" w:cs="Times New Roman"/>
      <w:sz w:val="28"/>
      <w:szCs w:val="20"/>
      <w:lang w:val="es-MX"/>
    </w:rPr>
  </w:style>
  <w:style w:type="character" w:styleId="Hipervnculo">
    <w:name w:val="Hyperlink"/>
    <w:basedOn w:val="Fuentedeprrafopredeter"/>
    <w:uiPriority w:val="99"/>
    <w:unhideWhenUsed/>
    <w:rsid w:val="00271F8E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BA05CF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customStyle="1" w:styleId="Ttulo1Car">
    <w:name w:val="Título 1 Car"/>
    <w:basedOn w:val="Fuentedeprrafopredeter"/>
    <w:link w:val="Ttulo1"/>
    <w:uiPriority w:val="9"/>
    <w:rsid w:val="009B6132"/>
    <w:rPr>
      <w:rFonts w:ascii="Times New Roman" w:eastAsia="Times New Roman" w:hAnsi="Times New Roman" w:cs="Times New Roman"/>
      <w:b/>
      <w:bCs/>
      <w:kern w:val="36"/>
      <w:sz w:val="48"/>
      <w:szCs w:val="48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9B6132"/>
    <w:rPr>
      <w:b/>
      <w:bCs/>
    </w:rPr>
  </w:style>
  <w:style w:type="character" w:customStyle="1" w:styleId="Ttulo3Car">
    <w:name w:val="Título 3 Car"/>
    <w:basedOn w:val="Fuentedeprrafopredeter"/>
    <w:link w:val="Ttulo3"/>
    <w:uiPriority w:val="9"/>
    <w:rsid w:val="009B61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9B6132"/>
    <w:pPr>
      <w:ind w:left="720"/>
      <w:contextualSpacing/>
    </w:pPr>
  </w:style>
  <w:style w:type="character" w:customStyle="1" w:styleId="apple-converted-space">
    <w:name w:val="apple-converted-space"/>
    <w:basedOn w:val="Fuentedeprrafopredeter"/>
    <w:rsid w:val="00A85C0A"/>
  </w:style>
  <w:style w:type="paragraph" w:customStyle="1" w:styleId="summary">
    <w:name w:val="summary"/>
    <w:basedOn w:val="Normal"/>
    <w:rsid w:val="00A85C0A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paragraph" w:customStyle="1" w:styleId="author">
    <w:name w:val="author"/>
    <w:basedOn w:val="Normal"/>
    <w:rsid w:val="00A85C0A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paragraph" w:customStyle="1" w:styleId="meta-info">
    <w:name w:val="meta-info"/>
    <w:basedOn w:val="Normal"/>
    <w:rsid w:val="00F361BD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nfasis">
    <w:name w:val="Emphasis"/>
    <w:basedOn w:val="Fuentedeprrafopredeter"/>
    <w:uiPriority w:val="20"/>
    <w:qFormat/>
    <w:rsid w:val="00AB0571"/>
    <w:rPr>
      <w:i/>
      <w:iCs/>
    </w:rPr>
  </w:style>
  <w:style w:type="table" w:styleId="Tablaconcuadrcula">
    <w:name w:val="Table Grid"/>
    <w:basedOn w:val="Tablanormal"/>
    <w:uiPriority w:val="59"/>
    <w:rsid w:val="006A17A9"/>
    <w:rPr>
      <w:rFonts w:eastAsiaTheme="minorHAnsi"/>
      <w:sz w:val="22"/>
      <w:szCs w:val="22"/>
      <w:lang w:val="es-MX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cionar1">
    <w:name w:val="Mencionar1"/>
    <w:basedOn w:val="Fuentedeprrafopredeter"/>
    <w:uiPriority w:val="99"/>
    <w:semiHidden/>
    <w:unhideWhenUsed/>
    <w:rsid w:val="00D659D4"/>
    <w:rPr>
      <w:color w:val="2B579A"/>
      <w:shd w:val="clear" w:color="auto" w:fill="E6E6E6"/>
    </w:rPr>
  </w:style>
  <w:style w:type="character" w:styleId="Hipervnculovisitado">
    <w:name w:val="FollowedHyperlink"/>
    <w:basedOn w:val="Fuentedeprrafopredeter"/>
    <w:uiPriority w:val="99"/>
    <w:semiHidden/>
    <w:unhideWhenUsed/>
    <w:rsid w:val="000B1E0E"/>
    <w:rPr>
      <w:color w:val="800080" w:themeColor="followedHyperlink"/>
      <w:u w:val="single"/>
    </w:rPr>
  </w:style>
  <w:style w:type="table" w:customStyle="1" w:styleId="Tabladecuadrcula31">
    <w:name w:val="Tabla de cuadrícula 31"/>
    <w:basedOn w:val="Tablanormal"/>
    <w:uiPriority w:val="48"/>
    <w:rsid w:val="00030715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Tabladecuadrcula21">
    <w:name w:val="Tabla de cuadrícula 21"/>
    <w:basedOn w:val="Tablanormal"/>
    <w:uiPriority w:val="47"/>
    <w:rsid w:val="00030715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D4E7E"/>
    <w:rPr>
      <w:color w:val="808080"/>
      <w:shd w:val="clear" w:color="auto" w:fill="E6E6E6"/>
    </w:rPr>
  </w:style>
  <w:style w:type="paragraph" w:customStyle="1" w:styleId="m8500463503477328702m300581788831000469msolistparagraph">
    <w:name w:val="m_8500463503477328702m_300581788831000469msolistparagraph"/>
    <w:basedOn w:val="Normal"/>
    <w:rsid w:val="00E40C3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paragraph" w:styleId="Sinespaciado">
    <w:name w:val="No Spacing"/>
    <w:link w:val="SinespaciadoCar"/>
    <w:uiPriority w:val="1"/>
    <w:qFormat/>
    <w:rsid w:val="00F06E94"/>
  </w:style>
  <w:style w:type="table" w:customStyle="1" w:styleId="Tablanormal11">
    <w:name w:val="Tabla normal 11"/>
    <w:basedOn w:val="Tablanormal"/>
    <w:uiPriority w:val="41"/>
    <w:rsid w:val="00F30339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Ttulo4Car">
    <w:name w:val="Título 4 Car"/>
    <w:basedOn w:val="Fuentedeprrafopredeter"/>
    <w:link w:val="Ttulo4"/>
    <w:uiPriority w:val="9"/>
    <w:semiHidden/>
    <w:rsid w:val="002E18CE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SinespaciadoCar">
    <w:name w:val="Sin espaciado Car"/>
    <w:link w:val="Sinespaciado"/>
    <w:uiPriority w:val="1"/>
    <w:rsid w:val="00421C97"/>
  </w:style>
  <w:style w:type="paragraph" w:styleId="Subttulo">
    <w:name w:val="Subtitle"/>
    <w:basedOn w:val="Normal"/>
    <w:next w:val="Normal"/>
    <w:link w:val="SubttuloCar"/>
    <w:uiPriority w:val="11"/>
    <w:qFormat/>
    <w:rsid w:val="00D74835"/>
    <w:pPr>
      <w:numPr>
        <w:ilvl w:val="1"/>
      </w:numPr>
      <w:spacing w:after="160"/>
    </w:pPr>
    <w:rPr>
      <w:color w:val="5A5A5A" w:themeColor="text1" w:themeTint="A5"/>
      <w:spacing w:val="15"/>
      <w:sz w:val="22"/>
      <w:szCs w:val="22"/>
      <w:lang w:val="es-MX" w:eastAsia="es-ES_tradnl"/>
    </w:rPr>
  </w:style>
  <w:style w:type="character" w:customStyle="1" w:styleId="SubttuloCar">
    <w:name w:val="Subtítulo Car"/>
    <w:basedOn w:val="Fuentedeprrafopredeter"/>
    <w:link w:val="Subttulo"/>
    <w:uiPriority w:val="11"/>
    <w:rsid w:val="00D74835"/>
    <w:rPr>
      <w:color w:val="5A5A5A" w:themeColor="text1" w:themeTint="A5"/>
      <w:spacing w:val="15"/>
      <w:sz w:val="22"/>
      <w:szCs w:val="22"/>
      <w:lang w:val="es-MX" w:eastAsia="es-ES_tradnl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370594"/>
    <w:rPr>
      <w:color w:val="605E5C"/>
      <w:shd w:val="clear" w:color="auto" w:fill="E1DFDD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C1BD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2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6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207302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7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2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88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02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80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669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62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002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54991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72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884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54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287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39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88795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699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677186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59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81829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34013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44578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2032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57672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43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0223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933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5194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2265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8892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33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1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81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93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781714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41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7166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83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058639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77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47189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35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4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4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185355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50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468513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85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0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1825">
          <w:marLeft w:val="0"/>
          <w:marRight w:val="0"/>
          <w:marTop w:val="12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51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8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52451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75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37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054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2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8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0201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601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920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3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73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32071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51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10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515239">
          <w:marLeft w:val="75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60183">
              <w:marLeft w:val="0"/>
              <w:marRight w:val="0"/>
              <w:marTop w:val="1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927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7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99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5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microsoft.com/office/2007/relationships/hdphoto" Target="media/hdphoto1.wdp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Identidad%20Institucional_GG_Entregables%20030115\Hoja%20Membretada\Hoja_Membretada%20GG%20(FINAL)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5ECBC6-51DB-4DFE-962C-2744577079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Hoja_Membretada GG (FINAL)</Template>
  <TotalTime>0</TotalTime>
  <Pages>1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Casa</dc:creator>
  <cp:lastModifiedBy>Admin COCYTIEG</cp:lastModifiedBy>
  <cp:revision>2</cp:revision>
  <cp:lastPrinted>2025-02-12T18:03:00Z</cp:lastPrinted>
  <dcterms:created xsi:type="dcterms:W3CDTF">2025-02-19T22:58:00Z</dcterms:created>
  <dcterms:modified xsi:type="dcterms:W3CDTF">2025-02-19T22:58:00Z</dcterms:modified>
</cp:coreProperties>
</file>